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EE79C" w14:textId="266A35FA" w:rsidR="004A641C" w:rsidRPr="003A5DB9" w:rsidRDefault="00411742" w:rsidP="00411742">
      <w:pPr>
        <w:pStyle w:val="Ttulo1"/>
        <w:rPr>
          <w:lang w:val="fr-FR"/>
        </w:rPr>
      </w:pPr>
      <w:r w:rsidRPr="003A5DB9">
        <w:rPr>
          <w:lang w:val="fr-FR"/>
        </w:rPr>
        <w:t>GRUP</w:t>
      </w:r>
      <w:r w:rsidR="00E50407" w:rsidRPr="003A5DB9">
        <w:rPr>
          <w:lang w:val="fr-FR"/>
        </w:rPr>
        <w:t>E</w:t>
      </w:r>
      <w:r w:rsidRPr="003A5DB9">
        <w:rPr>
          <w:lang w:val="fr-FR"/>
        </w:rPr>
        <w:t xml:space="preserve"> COOPERATI</w:t>
      </w:r>
      <w:r w:rsidR="00E50407" w:rsidRPr="003A5DB9">
        <w:rPr>
          <w:lang w:val="fr-FR"/>
        </w:rPr>
        <w:t>F</w:t>
      </w:r>
      <w:r w:rsidRPr="003A5DB9">
        <w:rPr>
          <w:lang w:val="fr-FR"/>
        </w:rPr>
        <w:t xml:space="preserve"> SMART</w:t>
      </w:r>
    </w:p>
    <w:p w14:paraId="44EB400E" w14:textId="77777777" w:rsidR="0088305C" w:rsidRPr="003A5DB9" w:rsidRDefault="0088305C" w:rsidP="0088305C">
      <w:pPr>
        <w:rPr>
          <w:lang w:val="fr-FR"/>
        </w:rPr>
      </w:pPr>
    </w:p>
    <w:p w14:paraId="5FCD2820" w14:textId="499C2C3E" w:rsidR="00E302B0" w:rsidRPr="003A5DB9" w:rsidRDefault="00E302B0" w:rsidP="00E302B0">
      <w:pPr>
        <w:pStyle w:val="Ttulo2"/>
        <w:rPr>
          <w:lang w:val="fr-FR"/>
        </w:rPr>
      </w:pPr>
      <w:r w:rsidRPr="003A5DB9">
        <w:rPr>
          <w:lang w:val="fr-FR"/>
        </w:rPr>
        <w:t>INTRODUC</w:t>
      </w:r>
      <w:r w:rsidR="0088305C" w:rsidRPr="003A5DB9">
        <w:rPr>
          <w:lang w:val="fr-FR"/>
        </w:rPr>
        <w:t>TION</w:t>
      </w:r>
    </w:p>
    <w:p w14:paraId="28927635" w14:textId="26D32B3E" w:rsidR="0088305C" w:rsidRPr="003A5DB9" w:rsidRDefault="0088305C" w:rsidP="00E302B0">
      <w:pPr>
        <w:rPr>
          <w:lang w:val="fr-FR"/>
        </w:rPr>
      </w:pPr>
      <w:r w:rsidRPr="003A5DB9">
        <w:rPr>
          <w:lang w:val="fr-FR"/>
        </w:rPr>
        <w:t>La raison de ce rapport est de clarifier la situation du Groupe Coopératif Smart. Jusqu’à maintenant nous avons confié en José Manuel et Gabriel (quand il appartenait à la coopérative) en tant qu’experts en leur délégant toutes les questions liées aux aspects légaux du groupe.</w:t>
      </w:r>
    </w:p>
    <w:p w14:paraId="6E1E98A7" w14:textId="3D924FDE" w:rsidR="0088305C" w:rsidRPr="003A5DB9" w:rsidRDefault="0088305C" w:rsidP="00E302B0">
      <w:pPr>
        <w:rPr>
          <w:lang w:val="fr-FR"/>
        </w:rPr>
      </w:pPr>
      <w:r w:rsidRPr="003A5DB9">
        <w:rPr>
          <w:lang w:val="fr-FR"/>
        </w:rPr>
        <w:t xml:space="preserve">En avril dernier nous avons envoyé un mail à José Manuel pour solliciter la sortie de Smart </w:t>
      </w:r>
      <w:proofErr w:type="spellStart"/>
      <w:r w:rsidRPr="003A5DB9">
        <w:rPr>
          <w:lang w:val="fr-FR"/>
        </w:rPr>
        <w:t>Ib</w:t>
      </w:r>
      <w:proofErr w:type="spellEnd"/>
      <w:r w:rsidRPr="003A5DB9">
        <w:rPr>
          <w:lang w:val="fr-FR"/>
        </w:rPr>
        <w:t xml:space="preserve"> du groupe. Sa réponse </w:t>
      </w:r>
      <w:r w:rsidR="00A921AE" w:rsidRPr="003A5DB9">
        <w:rPr>
          <w:lang w:val="fr-FR"/>
        </w:rPr>
        <w:t>fut :</w:t>
      </w:r>
      <w:r w:rsidRPr="003A5DB9">
        <w:rPr>
          <w:lang w:val="fr-FR"/>
        </w:rPr>
        <w:t xml:space="preserve"> </w:t>
      </w:r>
      <w:r w:rsidR="002F5B1E" w:rsidRPr="003A5DB9">
        <w:rPr>
          <w:lang w:val="fr-FR"/>
        </w:rPr>
        <w:t xml:space="preserve">on ne peut pas sortir du groupe car </w:t>
      </w:r>
      <w:r w:rsidR="008D4560" w:rsidRPr="003A5DB9">
        <w:rPr>
          <w:lang w:val="fr-FR"/>
        </w:rPr>
        <w:t>la figure du groupe</w:t>
      </w:r>
      <w:r w:rsidR="002F5B1E" w:rsidRPr="003A5DB9">
        <w:rPr>
          <w:lang w:val="fr-FR"/>
        </w:rPr>
        <w:t xml:space="preserve"> est </w:t>
      </w:r>
      <w:r w:rsidR="00A921AE" w:rsidRPr="003A5DB9">
        <w:rPr>
          <w:lang w:val="fr-FR"/>
        </w:rPr>
        <w:t>indispensable</w:t>
      </w:r>
      <w:r w:rsidR="002F5B1E" w:rsidRPr="003A5DB9">
        <w:rPr>
          <w:lang w:val="fr-FR"/>
        </w:rPr>
        <w:t xml:space="preserve"> pour bénéficier d</w:t>
      </w:r>
      <w:r w:rsidR="00B26435" w:rsidRPr="003A5DB9">
        <w:rPr>
          <w:lang w:val="fr-FR"/>
        </w:rPr>
        <w:t xml:space="preserve">u Servie de Prevention de Risques Mixte. </w:t>
      </w:r>
      <w:r w:rsidR="00DE2843" w:rsidRPr="003A5DB9">
        <w:rPr>
          <w:lang w:val="fr-FR"/>
        </w:rPr>
        <w:t xml:space="preserve">Cette réponse </w:t>
      </w:r>
      <w:r w:rsidR="00DE2843" w:rsidRPr="003A5DB9">
        <w:rPr>
          <w:lang w:val="fr-FR"/>
        </w:rPr>
        <w:t>nous a mis la puce à l’oreille</w:t>
      </w:r>
      <w:r w:rsidR="00DE2843" w:rsidRPr="003A5DB9">
        <w:rPr>
          <w:lang w:val="fr-FR"/>
        </w:rPr>
        <w:t xml:space="preserve">, car la SPM est une coopérative de second degré et pour créer </w:t>
      </w:r>
      <w:r w:rsidR="00F23E3E" w:rsidRPr="003A5DB9">
        <w:rPr>
          <w:lang w:val="fr-FR"/>
        </w:rPr>
        <w:t xml:space="preserve">et travailler avec ce genre de </w:t>
      </w:r>
      <w:r w:rsidR="00DE2843" w:rsidRPr="003A5DB9">
        <w:rPr>
          <w:lang w:val="fr-FR"/>
        </w:rPr>
        <w:t xml:space="preserve">coopératives il n'est pas nécessaire d'être un groupe coopératif. </w:t>
      </w:r>
      <w:r w:rsidR="00DE2843" w:rsidRPr="003A5DB9">
        <w:rPr>
          <w:lang w:val="fr-FR"/>
        </w:rPr>
        <w:t xml:space="preserve">Dans le </w:t>
      </w:r>
      <w:r w:rsidR="00DE2843" w:rsidRPr="003A5DB9">
        <w:rPr>
          <w:lang w:val="fr-FR"/>
        </w:rPr>
        <w:t xml:space="preserve">doute, nous sommes allés au greffe pour </w:t>
      </w:r>
      <w:r w:rsidR="00DE2843" w:rsidRPr="003A5DB9">
        <w:rPr>
          <w:lang w:val="fr-FR"/>
        </w:rPr>
        <w:t xml:space="preserve">se renseigner </w:t>
      </w:r>
      <w:r w:rsidR="00DE2843" w:rsidRPr="003A5DB9">
        <w:rPr>
          <w:lang w:val="fr-FR"/>
        </w:rPr>
        <w:t xml:space="preserve">et ils </w:t>
      </w:r>
      <w:r w:rsidR="00F23E3E" w:rsidRPr="003A5DB9">
        <w:rPr>
          <w:lang w:val="fr-FR"/>
        </w:rPr>
        <w:t xml:space="preserve">nous </w:t>
      </w:r>
      <w:r w:rsidR="00DE2843" w:rsidRPr="003A5DB9">
        <w:rPr>
          <w:lang w:val="fr-FR"/>
        </w:rPr>
        <w:t xml:space="preserve">ont </w:t>
      </w:r>
      <w:r w:rsidR="00A921AE" w:rsidRPr="003A5DB9">
        <w:rPr>
          <w:lang w:val="fr-FR"/>
        </w:rPr>
        <w:t xml:space="preserve">répondu </w:t>
      </w:r>
      <w:r w:rsidR="00DE2843" w:rsidRPr="003A5DB9">
        <w:rPr>
          <w:lang w:val="fr-FR"/>
        </w:rPr>
        <w:t>:</w:t>
      </w:r>
    </w:p>
    <w:p w14:paraId="5D023304" w14:textId="00518707" w:rsidR="00A921AE" w:rsidRPr="003A5DB9" w:rsidRDefault="00894463" w:rsidP="00F23E3E">
      <w:pPr>
        <w:pStyle w:val="Prrafodelista"/>
        <w:numPr>
          <w:ilvl w:val="0"/>
          <w:numId w:val="18"/>
        </w:numPr>
        <w:rPr>
          <w:lang w:val="fr-FR"/>
        </w:rPr>
      </w:pPr>
      <w:r w:rsidRPr="003A5DB9">
        <w:rPr>
          <w:lang w:val="fr-FR"/>
        </w:rPr>
        <w:t>G</w:t>
      </w:r>
      <w:r w:rsidR="00A921AE" w:rsidRPr="003A5DB9">
        <w:rPr>
          <w:lang w:val="fr-FR"/>
        </w:rPr>
        <w:t xml:space="preserve">roupe </w:t>
      </w:r>
      <w:r w:rsidRPr="003A5DB9">
        <w:rPr>
          <w:lang w:val="fr-FR"/>
        </w:rPr>
        <w:t>coopératif :</w:t>
      </w:r>
      <w:r w:rsidR="002C49A9" w:rsidRPr="003A5DB9">
        <w:rPr>
          <w:lang w:val="fr-FR"/>
        </w:rPr>
        <w:t xml:space="preserve"> </w:t>
      </w:r>
      <w:r w:rsidRPr="003A5DB9">
        <w:rPr>
          <w:lang w:val="fr-FR"/>
        </w:rPr>
        <w:t>association</w:t>
      </w:r>
      <w:r w:rsidR="002C49A9" w:rsidRPr="003A5DB9">
        <w:rPr>
          <w:lang w:val="fr-FR"/>
        </w:rPr>
        <w:t xml:space="preserve"> stratégique entre </w:t>
      </w:r>
      <w:r w:rsidRPr="003A5DB9">
        <w:rPr>
          <w:lang w:val="fr-FR"/>
        </w:rPr>
        <w:t>coopératives</w:t>
      </w:r>
      <w:r w:rsidR="002C49A9" w:rsidRPr="003A5DB9">
        <w:rPr>
          <w:lang w:val="fr-FR"/>
        </w:rPr>
        <w:t xml:space="preserve"> pour un bien commun.</w:t>
      </w:r>
    </w:p>
    <w:p w14:paraId="7321AEF9" w14:textId="5CDE61AF" w:rsidR="00894463" w:rsidRPr="003A5DB9" w:rsidRDefault="00894463" w:rsidP="00F23E3E">
      <w:pPr>
        <w:pStyle w:val="Prrafodelista"/>
        <w:numPr>
          <w:ilvl w:val="0"/>
          <w:numId w:val="18"/>
        </w:numPr>
        <w:rPr>
          <w:lang w:val="fr-FR"/>
        </w:rPr>
      </w:pPr>
      <w:r w:rsidRPr="003A5DB9">
        <w:rPr>
          <w:lang w:val="fr-FR"/>
        </w:rPr>
        <w:t>Coopératives de se</w:t>
      </w:r>
      <w:r w:rsidR="000E3A65" w:rsidRPr="003A5DB9">
        <w:rPr>
          <w:lang w:val="fr-FR"/>
        </w:rPr>
        <w:t xml:space="preserve">cond </w:t>
      </w:r>
      <w:r w:rsidR="00E86A80" w:rsidRPr="003A5DB9">
        <w:rPr>
          <w:lang w:val="fr-FR"/>
        </w:rPr>
        <w:t>degré :</w:t>
      </w:r>
      <w:r w:rsidR="000E3A65" w:rsidRPr="003A5DB9">
        <w:rPr>
          <w:lang w:val="fr-FR"/>
        </w:rPr>
        <w:t xml:space="preserve"> Association de coopératives pour </w:t>
      </w:r>
      <w:r w:rsidR="00E86A80" w:rsidRPr="003A5DB9">
        <w:rPr>
          <w:lang w:val="fr-FR"/>
        </w:rPr>
        <w:t>qu’elle</w:t>
      </w:r>
      <w:r w:rsidR="00F23E3E" w:rsidRPr="003A5DB9">
        <w:rPr>
          <w:lang w:val="fr-FR"/>
        </w:rPr>
        <w:t>s</w:t>
      </w:r>
      <w:r w:rsidR="00E86A80" w:rsidRPr="003A5DB9">
        <w:rPr>
          <w:lang w:val="fr-FR"/>
        </w:rPr>
        <w:t xml:space="preserve"> </w:t>
      </w:r>
      <w:r w:rsidR="000E3A65" w:rsidRPr="003A5DB9">
        <w:rPr>
          <w:lang w:val="fr-FR"/>
        </w:rPr>
        <w:t>réalise</w:t>
      </w:r>
      <w:r w:rsidR="00F23E3E" w:rsidRPr="003A5DB9">
        <w:rPr>
          <w:lang w:val="fr-FR"/>
        </w:rPr>
        <w:t>nt</w:t>
      </w:r>
      <w:r w:rsidR="000E3A65" w:rsidRPr="003A5DB9">
        <w:rPr>
          <w:lang w:val="fr-FR"/>
        </w:rPr>
        <w:t xml:space="preserve"> certains services </w:t>
      </w:r>
      <w:r w:rsidR="00E86A80" w:rsidRPr="003A5DB9">
        <w:rPr>
          <w:lang w:val="fr-FR"/>
        </w:rPr>
        <w:t>aux entités que les intègrent.</w:t>
      </w:r>
    </w:p>
    <w:p w14:paraId="2F6808FB" w14:textId="4D9B3245" w:rsidR="00E86A80" w:rsidRPr="003A5DB9" w:rsidRDefault="00E86A80" w:rsidP="00E302B0">
      <w:pPr>
        <w:rPr>
          <w:lang w:val="fr-FR"/>
        </w:rPr>
      </w:pPr>
      <w:r w:rsidRPr="003A5DB9">
        <w:rPr>
          <w:lang w:val="fr-FR"/>
        </w:rPr>
        <w:t xml:space="preserve">Ce sont 2 formes </w:t>
      </w:r>
      <w:r w:rsidR="00DC051A" w:rsidRPr="003A5DB9">
        <w:rPr>
          <w:lang w:val="fr-FR"/>
        </w:rPr>
        <w:t>différentes</w:t>
      </w:r>
      <w:r w:rsidR="00B011D9" w:rsidRPr="003A5DB9">
        <w:rPr>
          <w:lang w:val="fr-FR"/>
        </w:rPr>
        <w:t xml:space="preserve"> que la loi stipule pour </w:t>
      </w:r>
      <w:r w:rsidR="00DC051A" w:rsidRPr="003A5DB9">
        <w:rPr>
          <w:lang w:val="fr-FR"/>
        </w:rPr>
        <w:t>promouvoir le principe de l'inter-coopération.</w:t>
      </w:r>
    </w:p>
    <w:p w14:paraId="661BD9EB" w14:textId="4D66B864" w:rsidR="000857D0" w:rsidRPr="003A5DB9" w:rsidRDefault="00650B78" w:rsidP="00E302B0">
      <w:pPr>
        <w:rPr>
          <w:lang w:val="fr-FR"/>
        </w:rPr>
      </w:pPr>
      <w:r w:rsidRPr="003A5DB9">
        <w:rPr>
          <w:lang w:val="fr-FR"/>
        </w:rPr>
        <w:t xml:space="preserve">Cette situation nous a conduit à nous méfier à nouveau de ce qui nous avait été </w:t>
      </w:r>
      <w:r w:rsidR="00677228" w:rsidRPr="003A5DB9">
        <w:rPr>
          <w:lang w:val="fr-FR"/>
        </w:rPr>
        <w:t>transmis</w:t>
      </w:r>
      <w:r w:rsidRPr="003A5DB9">
        <w:rPr>
          <w:lang w:val="fr-FR"/>
        </w:rPr>
        <w:t xml:space="preserve">, nous avons donc recommencé à enquêter, étudier, lire et apprendre tout ce qui concerne la loi coopérative et </w:t>
      </w:r>
      <w:r w:rsidR="00677228" w:rsidRPr="003A5DB9">
        <w:rPr>
          <w:lang w:val="fr-FR"/>
        </w:rPr>
        <w:t>son application.</w:t>
      </w:r>
    </w:p>
    <w:p w14:paraId="79D434E5" w14:textId="5533F1F2" w:rsidR="00677228" w:rsidRPr="003A5DB9" w:rsidRDefault="0006327B" w:rsidP="00E302B0">
      <w:pPr>
        <w:rPr>
          <w:lang w:val="fr-FR"/>
        </w:rPr>
      </w:pPr>
      <w:r w:rsidRPr="003A5DB9">
        <w:rPr>
          <w:lang w:val="fr-FR"/>
        </w:rPr>
        <w:t xml:space="preserve">De plus, cela nous a amenés </w:t>
      </w:r>
      <w:r w:rsidRPr="003A5DB9">
        <w:rPr>
          <w:lang w:val="fr-FR"/>
        </w:rPr>
        <w:t xml:space="preserve">à </w:t>
      </w:r>
      <w:r w:rsidR="00CD6BD4" w:rsidRPr="003A5DB9">
        <w:rPr>
          <w:lang w:val="fr-FR"/>
        </w:rPr>
        <w:t xml:space="preserve">se dire qu’il fallait faire </w:t>
      </w:r>
      <w:r w:rsidRPr="003A5DB9">
        <w:rPr>
          <w:lang w:val="fr-FR"/>
        </w:rPr>
        <w:t>un</w:t>
      </w:r>
      <w:r w:rsidRPr="003A5DB9">
        <w:rPr>
          <w:lang w:val="fr-FR"/>
        </w:rPr>
        <w:t xml:space="preserve"> point </w:t>
      </w:r>
      <w:r w:rsidR="00CD6BD4" w:rsidRPr="003A5DB9">
        <w:rPr>
          <w:lang w:val="fr-FR"/>
        </w:rPr>
        <w:t xml:space="preserve">pour savoir </w:t>
      </w:r>
      <w:r w:rsidRPr="003A5DB9">
        <w:rPr>
          <w:lang w:val="fr-FR"/>
        </w:rPr>
        <w:t>où nous</w:t>
      </w:r>
      <w:r w:rsidR="00CD6BD4" w:rsidRPr="003A5DB9">
        <w:rPr>
          <w:lang w:val="fr-FR"/>
        </w:rPr>
        <w:t xml:space="preserve"> en</w:t>
      </w:r>
      <w:r w:rsidRPr="003A5DB9">
        <w:rPr>
          <w:lang w:val="fr-FR"/>
        </w:rPr>
        <w:t xml:space="preserve"> sommes, </w:t>
      </w:r>
      <w:r w:rsidRPr="003A5DB9">
        <w:rPr>
          <w:lang w:val="fr-FR"/>
        </w:rPr>
        <w:t xml:space="preserve">dans quel état </w:t>
      </w:r>
      <w:r w:rsidR="00BA2BDA" w:rsidRPr="003A5DB9">
        <w:rPr>
          <w:lang w:val="fr-FR"/>
        </w:rPr>
        <w:t>les choses sont</w:t>
      </w:r>
      <w:r w:rsidRPr="003A5DB9">
        <w:rPr>
          <w:lang w:val="fr-FR"/>
        </w:rPr>
        <w:t xml:space="preserve"> et ce qu'il y a. </w:t>
      </w:r>
      <w:r w:rsidR="00CD6BD4" w:rsidRPr="003A5DB9">
        <w:rPr>
          <w:lang w:val="fr-FR"/>
        </w:rPr>
        <w:t>en effet, l</w:t>
      </w:r>
      <w:r w:rsidRPr="003A5DB9">
        <w:rPr>
          <w:lang w:val="fr-FR"/>
        </w:rPr>
        <w:t xml:space="preserve">a mauvaise gestion qui a été démontrée jusqu'à présent nous a mis dans une attitude défensive, nous </w:t>
      </w:r>
      <w:r w:rsidR="00BA2BDA" w:rsidRPr="003A5DB9">
        <w:rPr>
          <w:lang w:val="fr-FR"/>
        </w:rPr>
        <w:t xml:space="preserve">devons donc repasser en revue </w:t>
      </w:r>
      <w:r w:rsidRPr="003A5DB9">
        <w:rPr>
          <w:lang w:val="fr-FR"/>
        </w:rPr>
        <w:t xml:space="preserve">tout ce que nous </w:t>
      </w:r>
      <w:r w:rsidR="00BA2BDA" w:rsidRPr="003A5DB9">
        <w:rPr>
          <w:lang w:val="fr-FR"/>
        </w:rPr>
        <w:t>« </w:t>
      </w:r>
      <w:r w:rsidRPr="003A5DB9">
        <w:rPr>
          <w:lang w:val="fr-FR"/>
        </w:rPr>
        <w:t>savions</w:t>
      </w:r>
      <w:r w:rsidR="00BA2BDA" w:rsidRPr="003A5DB9">
        <w:rPr>
          <w:lang w:val="fr-FR"/>
        </w:rPr>
        <w:t> »</w:t>
      </w:r>
      <w:r w:rsidRPr="003A5DB9">
        <w:rPr>
          <w:lang w:val="fr-FR"/>
        </w:rPr>
        <w:t xml:space="preserve">, ce qui </w:t>
      </w:r>
      <w:r w:rsidR="00BA2BDA" w:rsidRPr="003A5DB9">
        <w:rPr>
          <w:lang w:val="fr-FR"/>
        </w:rPr>
        <w:t xml:space="preserve">nous </w:t>
      </w:r>
      <w:r w:rsidRPr="003A5DB9">
        <w:rPr>
          <w:lang w:val="fr-FR"/>
        </w:rPr>
        <w:t xml:space="preserve">avait été confirmé et </w:t>
      </w:r>
      <w:r w:rsidR="00BA2BDA" w:rsidRPr="003A5DB9">
        <w:rPr>
          <w:lang w:val="fr-FR"/>
        </w:rPr>
        <w:t>transmis</w:t>
      </w:r>
      <w:r w:rsidRPr="003A5DB9">
        <w:rPr>
          <w:lang w:val="fr-FR"/>
        </w:rPr>
        <w:t>.</w:t>
      </w:r>
    </w:p>
    <w:p w14:paraId="0096E8EA" w14:textId="6C9E7B0D" w:rsidR="00B0221B" w:rsidRPr="003A5DB9" w:rsidRDefault="00B0221B" w:rsidP="00E302B0">
      <w:pPr>
        <w:rPr>
          <w:lang w:val="fr-FR"/>
        </w:rPr>
      </w:pPr>
      <w:r w:rsidRPr="003A5DB9">
        <w:rPr>
          <w:lang w:val="fr-FR"/>
        </w:rPr>
        <w:t>Ci-après</w:t>
      </w:r>
      <w:r w:rsidRPr="003A5DB9">
        <w:rPr>
          <w:lang w:val="fr-FR"/>
        </w:rPr>
        <w:t>, nous</w:t>
      </w:r>
      <w:r w:rsidRPr="003A5DB9">
        <w:rPr>
          <w:lang w:val="fr-FR"/>
        </w:rPr>
        <w:t xml:space="preserve"> vous </w:t>
      </w:r>
      <w:r w:rsidRPr="003A5DB9">
        <w:rPr>
          <w:lang w:val="fr-FR"/>
        </w:rPr>
        <w:t>exposons ce qu</w:t>
      </w:r>
      <w:r w:rsidRPr="003A5DB9">
        <w:rPr>
          <w:lang w:val="fr-FR"/>
        </w:rPr>
        <w:t>e</w:t>
      </w:r>
      <w:r w:rsidRPr="003A5DB9">
        <w:rPr>
          <w:lang w:val="fr-FR"/>
        </w:rPr>
        <w:t xml:space="preserve"> nous a</w:t>
      </w:r>
      <w:r w:rsidRPr="003A5DB9">
        <w:rPr>
          <w:lang w:val="fr-FR"/>
        </w:rPr>
        <w:t>vons eu le temps</w:t>
      </w:r>
      <w:r w:rsidRPr="003A5DB9">
        <w:rPr>
          <w:lang w:val="fr-FR"/>
        </w:rPr>
        <w:t xml:space="preserve"> </w:t>
      </w:r>
      <w:r w:rsidR="00CD6BD4" w:rsidRPr="003A5DB9">
        <w:rPr>
          <w:lang w:val="fr-FR"/>
        </w:rPr>
        <w:t>de vérifier</w:t>
      </w:r>
      <w:r w:rsidRPr="003A5DB9">
        <w:rPr>
          <w:lang w:val="fr-FR"/>
        </w:rPr>
        <w:t xml:space="preserve"> </w:t>
      </w:r>
      <w:r w:rsidR="00CD6BD4" w:rsidRPr="003A5DB9">
        <w:rPr>
          <w:lang w:val="fr-FR"/>
        </w:rPr>
        <w:t>au registre des coopératives.</w:t>
      </w:r>
    </w:p>
    <w:p w14:paraId="73E38642" w14:textId="26C0C734" w:rsidR="00411742" w:rsidRPr="003A5DB9" w:rsidRDefault="00657A66" w:rsidP="00411742">
      <w:pPr>
        <w:pStyle w:val="Ttulo2"/>
        <w:rPr>
          <w:lang w:val="fr-FR"/>
        </w:rPr>
      </w:pPr>
      <w:r w:rsidRPr="003A5DB9">
        <w:rPr>
          <w:lang w:val="fr-FR"/>
        </w:rPr>
        <w:t>GR</w:t>
      </w:r>
      <w:r w:rsidR="00EE09FD" w:rsidRPr="003A5DB9">
        <w:rPr>
          <w:lang w:val="fr-FR"/>
        </w:rPr>
        <w:t>OUPE COOPÉRATIF</w:t>
      </w:r>
    </w:p>
    <w:p w14:paraId="7E535BF4" w14:textId="6D5AF034" w:rsidR="00411742" w:rsidRPr="003A5DB9" w:rsidRDefault="00EE09FD" w:rsidP="000C26E4">
      <w:pPr>
        <w:pStyle w:val="Ttulo3"/>
        <w:rPr>
          <w:lang w:val="fr-FR"/>
        </w:rPr>
      </w:pPr>
      <w:r w:rsidRPr="003A5DB9">
        <w:rPr>
          <w:lang w:val="fr-FR"/>
        </w:rPr>
        <w:t>Qu’est-ce que c’est et comment ça marche ?</w:t>
      </w:r>
      <w:r w:rsidR="003428A8" w:rsidRPr="003A5DB9">
        <w:rPr>
          <w:lang w:val="fr-FR"/>
        </w:rPr>
        <w:t xml:space="preserve"> </w:t>
      </w:r>
    </w:p>
    <w:p w14:paraId="64E9D6AE" w14:textId="2577CFEA" w:rsidR="00B63F04" w:rsidRPr="003A5DB9" w:rsidRDefault="00B63F04" w:rsidP="00411742">
      <w:pPr>
        <w:rPr>
          <w:lang w:val="fr-FR"/>
        </w:rPr>
      </w:pPr>
      <w:r w:rsidRPr="003A5DB9">
        <w:rPr>
          <w:lang w:val="fr-FR"/>
        </w:rPr>
        <w:t xml:space="preserve">La loi 14/2011 du 23 décembre de 2011 </w:t>
      </w:r>
      <w:r w:rsidR="000C26E4" w:rsidRPr="003A5DB9">
        <w:rPr>
          <w:lang w:val="fr-FR"/>
        </w:rPr>
        <w:t xml:space="preserve">ajoute la création du groupe coopératif, défini par la loi </w:t>
      </w:r>
      <w:r w:rsidR="003A5DB9" w:rsidRPr="003A5DB9">
        <w:rPr>
          <w:lang w:val="fr-FR"/>
        </w:rPr>
        <w:t>comme :</w:t>
      </w:r>
      <w:r w:rsidR="000C26E4" w:rsidRPr="003A5DB9">
        <w:rPr>
          <w:lang w:val="fr-FR"/>
        </w:rPr>
        <w:t xml:space="preserve"> «intégration douce» qui implique une association entre sociétés coopératives et, le cas échéant, d'un autre type, qui agissent en commun sans jamais être liées à une entité dotée d'une personnalité juridique indépendante .</w:t>
      </w:r>
    </w:p>
    <w:p w14:paraId="426D82CC" w14:textId="3515650F" w:rsidR="00DF6A78" w:rsidRPr="003A5DB9" w:rsidRDefault="00DF6A78" w:rsidP="00411742">
      <w:pPr>
        <w:rPr>
          <w:lang w:val="fr-FR"/>
        </w:rPr>
      </w:pPr>
      <w:r w:rsidRPr="003A5DB9">
        <w:rPr>
          <w:lang w:val="fr-FR"/>
        </w:rPr>
        <w:t>Le groupe coopératif peut être</w:t>
      </w:r>
      <w:r w:rsidR="003A5DB9" w:rsidRPr="003A5DB9">
        <w:rPr>
          <w:lang w:val="fr-FR"/>
        </w:rPr>
        <w:t> :</w:t>
      </w:r>
    </w:p>
    <w:p w14:paraId="7E087FE3" w14:textId="3C27B39D" w:rsidR="00DF6A78" w:rsidRPr="003A5DB9" w:rsidRDefault="00DF6A78" w:rsidP="003A5DB9">
      <w:pPr>
        <w:pStyle w:val="Prrafodelista"/>
        <w:numPr>
          <w:ilvl w:val="0"/>
          <w:numId w:val="19"/>
        </w:numPr>
        <w:rPr>
          <w:lang w:val="fr-FR"/>
        </w:rPr>
      </w:pPr>
      <w:r w:rsidRPr="003A5DB9">
        <w:rPr>
          <w:lang w:val="fr-FR"/>
        </w:rPr>
        <w:t>Prop</w:t>
      </w:r>
      <w:r w:rsidR="000F7C43" w:rsidRPr="003A5DB9">
        <w:rPr>
          <w:lang w:val="fr-FR"/>
        </w:rPr>
        <w:t>r</w:t>
      </w:r>
      <w:r w:rsidRPr="003A5DB9">
        <w:rPr>
          <w:lang w:val="fr-FR"/>
        </w:rPr>
        <w:t>e</w:t>
      </w:r>
      <w:r w:rsidR="000F7C43" w:rsidRPr="003A5DB9">
        <w:rPr>
          <w:lang w:val="fr-FR"/>
        </w:rPr>
        <w:t xml:space="preserve"> </w:t>
      </w:r>
      <w:r w:rsidRPr="003A5DB9">
        <w:rPr>
          <w:lang w:val="fr-FR"/>
        </w:rPr>
        <w:t xml:space="preserve">: </w:t>
      </w:r>
      <w:r w:rsidR="000F7C43" w:rsidRPr="003A5DB9">
        <w:rPr>
          <w:lang w:val="fr-FR"/>
        </w:rPr>
        <w:t xml:space="preserve">Une entité agit comme </w:t>
      </w:r>
      <w:r w:rsidR="002113B1" w:rsidRPr="003A5DB9">
        <w:rPr>
          <w:lang w:val="fr-FR"/>
        </w:rPr>
        <w:t>tête de groupe et conduit les autres</w:t>
      </w:r>
    </w:p>
    <w:p w14:paraId="6D85EA3F" w14:textId="50839BBC" w:rsidR="00C52E5F" w:rsidRPr="003A5DB9" w:rsidRDefault="00C52E5F" w:rsidP="003A5DB9">
      <w:pPr>
        <w:pStyle w:val="Prrafodelista"/>
        <w:numPr>
          <w:ilvl w:val="0"/>
          <w:numId w:val="19"/>
        </w:numPr>
        <w:rPr>
          <w:lang w:val="fr-FR"/>
        </w:rPr>
      </w:pPr>
      <w:proofErr w:type="spellStart"/>
      <w:r w:rsidRPr="003A5DB9">
        <w:rPr>
          <w:b/>
          <w:bCs/>
          <w:i/>
          <w:iCs/>
          <w:lang w:val="fr-FR"/>
        </w:rPr>
        <w:t>Impropio</w:t>
      </w:r>
      <w:proofErr w:type="spellEnd"/>
      <w:r w:rsidR="00D45301" w:rsidRPr="003A5DB9">
        <w:rPr>
          <w:b/>
          <w:bCs/>
          <w:i/>
          <w:iCs/>
          <w:lang w:val="fr-FR"/>
        </w:rPr>
        <w:t xml:space="preserve"> (je ne sais pas le traduire)</w:t>
      </w:r>
      <w:r w:rsidR="003A5DB9" w:rsidRPr="003A5DB9">
        <w:rPr>
          <w:b/>
          <w:bCs/>
          <w:i/>
          <w:iCs/>
          <w:lang w:val="fr-FR"/>
        </w:rPr>
        <w:t xml:space="preserve"> </w:t>
      </w:r>
      <w:r w:rsidRPr="003A5DB9">
        <w:rPr>
          <w:lang w:val="fr-FR"/>
        </w:rPr>
        <w:t>: T</w:t>
      </w:r>
      <w:r w:rsidR="00D45301" w:rsidRPr="003A5DB9">
        <w:rPr>
          <w:lang w:val="fr-FR"/>
        </w:rPr>
        <w:t>outes les entités ont le même rôle et contrôle</w:t>
      </w:r>
    </w:p>
    <w:p w14:paraId="726B4B67" w14:textId="77777777" w:rsidR="002113B1" w:rsidRPr="003A5DB9" w:rsidRDefault="002113B1" w:rsidP="00411742">
      <w:pPr>
        <w:rPr>
          <w:lang w:val="fr-FR"/>
        </w:rPr>
      </w:pPr>
    </w:p>
    <w:p w14:paraId="3A3EA46C" w14:textId="63FA6D69" w:rsidR="00D45301" w:rsidRPr="003A5DB9" w:rsidRDefault="00D45301" w:rsidP="00411742">
      <w:pPr>
        <w:rPr>
          <w:b/>
          <w:bCs/>
          <w:lang w:val="fr-FR"/>
        </w:rPr>
      </w:pPr>
      <w:r w:rsidRPr="003A5DB9">
        <w:rPr>
          <w:b/>
          <w:bCs/>
          <w:lang w:val="fr-FR"/>
        </w:rPr>
        <w:t>Fonctionnement</w:t>
      </w:r>
      <w:r w:rsidR="003A5DB9" w:rsidRPr="003A5DB9">
        <w:rPr>
          <w:b/>
          <w:bCs/>
          <w:lang w:val="fr-FR"/>
        </w:rPr>
        <w:t xml:space="preserve"> </w:t>
      </w:r>
      <w:r w:rsidRPr="003A5DB9">
        <w:rPr>
          <w:b/>
          <w:bCs/>
          <w:lang w:val="fr-FR"/>
        </w:rPr>
        <w:t>:</w:t>
      </w:r>
    </w:p>
    <w:p w14:paraId="0FEE97BF" w14:textId="0041BA2D" w:rsidR="00D45301" w:rsidRPr="003A5DB9" w:rsidRDefault="00AC41F6" w:rsidP="00AC41F6">
      <w:pPr>
        <w:pStyle w:val="Prrafodelista"/>
        <w:numPr>
          <w:ilvl w:val="0"/>
          <w:numId w:val="16"/>
        </w:numPr>
        <w:rPr>
          <w:lang w:val="fr-FR"/>
        </w:rPr>
      </w:pPr>
      <w:r w:rsidRPr="003A5DB9">
        <w:rPr>
          <w:lang w:val="fr-FR"/>
        </w:rPr>
        <w:t>Contrat entre les entités pour établir les règles</w:t>
      </w:r>
    </w:p>
    <w:p w14:paraId="74900638" w14:textId="35480F64" w:rsidR="00AC41F6" w:rsidRPr="003A5DB9" w:rsidRDefault="00D06C77" w:rsidP="00AC41F6">
      <w:pPr>
        <w:pStyle w:val="Prrafodelista"/>
        <w:numPr>
          <w:ilvl w:val="0"/>
          <w:numId w:val="16"/>
        </w:numPr>
        <w:rPr>
          <w:lang w:val="fr-FR"/>
        </w:rPr>
      </w:pPr>
      <w:r w:rsidRPr="003A5DB9">
        <w:rPr>
          <w:lang w:val="fr-FR"/>
        </w:rPr>
        <w:t>Assemblées annuelles du groupe</w:t>
      </w:r>
    </w:p>
    <w:p w14:paraId="2883426D" w14:textId="596578D3" w:rsidR="00D06C77" w:rsidRPr="003A5DB9" w:rsidRDefault="003A5DB9" w:rsidP="00AC41F6">
      <w:pPr>
        <w:pStyle w:val="Prrafodelista"/>
        <w:numPr>
          <w:ilvl w:val="0"/>
          <w:numId w:val="16"/>
        </w:numPr>
        <w:rPr>
          <w:lang w:val="fr-FR"/>
        </w:rPr>
      </w:pPr>
      <w:r w:rsidRPr="003A5DB9">
        <w:rPr>
          <w:lang w:val="fr-FR"/>
        </w:rPr>
        <w:t>Enregistrement</w:t>
      </w:r>
      <w:r w:rsidR="00D06C77" w:rsidRPr="003A5DB9">
        <w:rPr>
          <w:lang w:val="fr-FR"/>
        </w:rPr>
        <w:t xml:space="preserve"> des </w:t>
      </w:r>
      <w:r w:rsidRPr="003A5DB9">
        <w:rPr>
          <w:lang w:val="fr-FR"/>
        </w:rPr>
        <w:t>participations</w:t>
      </w:r>
    </w:p>
    <w:p w14:paraId="1BC24C61" w14:textId="278AB969" w:rsidR="00D06C77" w:rsidRPr="003A5DB9" w:rsidRDefault="00336822" w:rsidP="00AC41F6">
      <w:pPr>
        <w:pStyle w:val="Prrafodelista"/>
        <w:numPr>
          <w:ilvl w:val="0"/>
          <w:numId w:val="16"/>
        </w:numPr>
        <w:rPr>
          <w:lang w:val="fr-FR"/>
        </w:rPr>
      </w:pPr>
      <w:r w:rsidRPr="003A5DB9">
        <w:rPr>
          <w:lang w:val="fr-FR"/>
        </w:rPr>
        <w:t xml:space="preserve">Elle opère comme une coopérative </w:t>
      </w:r>
      <w:r w:rsidR="00B64817">
        <w:rPr>
          <w:lang w:val="fr-FR"/>
        </w:rPr>
        <w:t>concernant</w:t>
      </w:r>
      <w:r w:rsidRPr="003A5DB9">
        <w:rPr>
          <w:lang w:val="fr-FR"/>
        </w:rPr>
        <w:t xml:space="preserve"> les </w:t>
      </w:r>
      <w:r w:rsidR="003205DD" w:rsidRPr="003A5DB9">
        <w:rPr>
          <w:lang w:val="fr-FR"/>
        </w:rPr>
        <w:t>aspect</w:t>
      </w:r>
      <w:r w:rsidR="005F527C" w:rsidRPr="003A5DB9">
        <w:rPr>
          <w:lang w:val="fr-FR"/>
        </w:rPr>
        <w:t>s</w:t>
      </w:r>
      <w:r w:rsidR="003205DD" w:rsidRPr="003A5DB9">
        <w:rPr>
          <w:lang w:val="fr-FR"/>
        </w:rPr>
        <w:t xml:space="preserve"> de gouvernance, </w:t>
      </w:r>
      <w:r w:rsidR="005F527C" w:rsidRPr="003A5DB9">
        <w:rPr>
          <w:lang w:val="fr-FR"/>
        </w:rPr>
        <w:t>prise de décisions</w:t>
      </w:r>
      <w:r w:rsidR="003205DD" w:rsidRPr="003A5DB9">
        <w:rPr>
          <w:lang w:val="fr-FR"/>
        </w:rPr>
        <w:t>,</w:t>
      </w:r>
      <w:r w:rsidR="005F527C" w:rsidRPr="003A5DB9">
        <w:rPr>
          <w:lang w:val="fr-FR"/>
        </w:rPr>
        <w:t xml:space="preserve"> de </w:t>
      </w:r>
      <w:r w:rsidR="003205DD" w:rsidRPr="003A5DB9">
        <w:rPr>
          <w:lang w:val="fr-FR"/>
        </w:rPr>
        <w:t xml:space="preserve">suivi et </w:t>
      </w:r>
      <w:r w:rsidR="005F527C" w:rsidRPr="003A5DB9">
        <w:rPr>
          <w:lang w:val="fr-FR"/>
        </w:rPr>
        <w:t xml:space="preserve">de </w:t>
      </w:r>
      <w:r w:rsidR="003205DD" w:rsidRPr="003A5DB9">
        <w:rPr>
          <w:lang w:val="fr-FR"/>
        </w:rPr>
        <w:t>contrôle.</w:t>
      </w:r>
    </w:p>
    <w:p w14:paraId="2041C62B" w14:textId="5A944527" w:rsidR="003205DD" w:rsidRPr="003A5DB9" w:rsidRDefault="005F527C" w:rsidP="005F527C">
      <w:pPr>
        <w:pStyle w:val="Ttulo3"/>
        <w:rPr>
          <w:lang w:val="fr-FR"/>
        </w:rPr>
      </w:pPr>
      <w:r w:rsidRPr="003A5DB9">
        <w:rPr>
          <w:lang w:val="fr-FR"/>
        </w:rPr>
        <w:lastRenderedPageBreak/>
        <w:t>ÉTAT DU GROUPE SMART</w:t>
      </w:r>
    </w:p>
    <w:p w14:paraId="6A4B37A2" w14:textId="0B0E06BB" w:rsidR="005F527C" w:rsidRPr="00B64817" w:rsidRDefault="00910929" w:rsidP="00B64817">
      <w:pPr>
        <w:rPr>
          <w:lang w:val="fr-FR"/>
        </w:rPr>
      </w:pPr>
      <w:r w:rsidRPr="00B64817">
        <w:rPr>
          <w:lang w:val="fr-FR"/>
        </w:rPr>
        <w:t xml:space="preserve">En cherchant les </w:t>
      </w:r>
      <w:r w:rsidR="00B64817" w:rsidRPr="00B64817">
        <w:rPr>
          <w:lang w:val="fr-FR"/>
        </w:rPr>
        <w:t>documents</w:t>
      </w:r>
      <w:r w:rsidRPr="00B64817">
        <w:rPr>
          <w:lang w:val="fr-FR"/>
        </w:rPr>
        <w:t xml:space="preserve"> du Groupe Coopératif Smart, nous avons trouvé certains documents, mais aucun sur la </w:t>
      </w:r>
      <w:r w:rsidR="00916276" w:rsidRPr="00B64817">
        <w:rPr>
          <w:lang w:val="fr-FR"/>
        </w:rPr>
        <w:t xml:space="preserve">consolidation du </w:t>
      </w:r>
      <w:r w:rsidR="00B64817" w:rsidRPr="00B64817">
        <w:rPr>
          <w:lang w:val="fr-FR"/>
        </w:rPr>
        <w:t>G</w:t>
      </w:r>
      <w:r w:rsidR="00916276" w:rsidRPr="00B64817">
        <w:rPr>
          <w:lang w:val="fr-FR"/>
        </w:rPr>
        <w:t>roupe Coopératif Smart</w:t>
      </w:r>
    </w:p>
    <w:p w14:paraId="0E07EDAE" w14:textId="734F26C9" w:rsidR="007D5B4D" w:rsidRPr="003A5DB9" w:rsidRDefault="007D5B4D" w:rsidP="00B3567A">
      <w:pPr>
        <w:rPr>
          <w:lang w:val="fr-FR"/>
        </w:rPr>
      </w:pPr>
      <w:r w:rsidRPr="003A5DB9">
        <w:rPr>
          <w:lang w:val="fr-FR"/>
        </w:rPr>
        <w:t>Documents</w:t>
      </w:r>
      <w:r w:rsidR="00916276" w:rsidRPr="003A5DB9">
        <w:rPr>
          <w:lang w:val="fr-FR"/>
        </w:rPr>
        <w:t xml:space="preserve"> trouvés</w:t>
      </w:r>
      <w:r w:rsidR="00B64817">
        <w:rPr>
          <w:lang w:val="fr-FR"/>
        </w:rPr>
        <w:t xml:space="preserve"> </w:t>
      </w:r>
      <w:r w:rsidRPr="003A5DB9">
        <w:rPr>
          <w:lang w:val="fr-FR"/>
        </w:rPr>
        <w:t>:</w:t>
      </w:r>
    </w:p>
    <w:p w14:paraId="79A75929" w14:textId="73FD4DE8" w:rsidR="00916276" w:rsidRPr="003A5DB9" w:rsidRDefault="00B64817" w:rsidP="007D5B4D">
      <w:pPr>
        <w:pStyle w:val="Prrafodelista"/>
        <w:numPr>
          <w:ilvl w:val="0"/>
          <w:numId w:val="16"/>
        </w:numPr>
        <w:rPr>
          <w:lang w:val="fr-FR"/>
        </w:rPr>
      </w:pPr>
      <w:r w:rsidRPr="003A5DB9">
        <w:rPr>
          <w:lang w:val="fr-FR"/>
        </w:rPr>
        <w:t>Sollicitude</w:t>
      </w:r>
      <w:r w:rsidR="00916276" w:rsidRPr="003A5DB9">
        <w:rPr>
          <w:lang w:val="fr-FR"/>
        </w:rPr>
        <w:t xml:space="preserve"> d’enregistrement au registre</w:t>
      </w:r>
    </w:p>
    <w:p w14:paraId="515637BE" w14:textId="655F93AC" w:rsidR="00916276" w:rsidRPr="003A5DB9" w:rsidRDefault="00916276" w:rsidP="007D5B4D">
      <w:pPr>
        <w:pStyle w:val="Prrafodelista"/>
        <w:numPr>
          <w:ilvl w:val="0"/>
          <w:numId w:val="16"/>
        </w:numPr>
        <w:rPr>
          <w:lang w:val="fr-FR"/>
        </w:rPr>
      </w:pPr>
      <w:r w:rsidRPr="003A5DB9">
        <w:rPr>
          <w:lang w:val="fr-FR"/>
        </w:rPr>
        <w:t xml:space="preserve">Contrats </w:t>
      </w:r>
      <w:r w:rsidR="00BC1B41" w:rsidRPr="003A5DB9">
        <w:rPr>
          <w:lang w:val="fr-FR"/>
        </w:rPr>
        <w:t xml:space="preserve">entre les différentes entités. Le groupe se </w:t>
      </w:r>
      <w:r w:rsidR="00D97A9E" w:rsidRPr="003A5DB9">
        <w:rPr>
          <w:lang w:val="fr-FR"/>
        </w:rPr>
        <w:t>définit</w:t>
      </w:r>
      <w:r w:rsidR="00BC1B41" w:rsidRPr="003A5DB9">
        <w:rPr>
          <w:lang w:val="fr-FR"/>
        </w:rPr>
        <w:t xml:space="preserve"> comme propre avec Aura comme tête </w:t>
      </w:r>
      <w:r w:rsidR="00B64817">
        <w:rPr>
          <w:lang w:val="fr-FR"/>
        </w:rPr>
        <w:t>de</w:t>
      </w:r>
      <w:r w:rsidR="00BC1B41" w:rsidRPr="003A5DB9">
        <w:rPr>
          <w:lang w:val="fr-FR"/>
        </w:rPr>
        <w:t xml:space="preserve"> groupe.</w:t>
      </w:r>
    </w:p>
    <w:p w14:paraId="5116CBE4" w14:textId="0054B0DC" w:rsidR="00BC1B41" w:rsidRPr="003A5DB9" w:rsidRDefault="00A04920" w:rsidP="007D5B4D">
      <w:pPr>
        <w:pStyle w:val="Prrafodelista"/>
        <w:numPr>
          <w:ilvl w:val="0"/>
          <w:numId w:val="16"/>
        </w:numPr>
        <w:rPr>
          <w:lang w:val="fr-FR"/>
        </w:rPr>
      </w:pPr>
      <w:r w:rsidRPr="003A5DB9">
        <w:rPr>
          <w:lang w:val="fr-FR"/>
        </w:rPr>
        <w:t xml:space="preserve">Certificats des Conseil </w:t>
      </w:r>
      <w:r w:rsidR="00D97A9E" w:rsidRPr="003A5DB9">
        <w:rPr>
          <w:lang w:val="fr-FR"/>
        </w:rPr>
        <w:t>d’</w:t>
      </w:r>
      <w:r w:rsidR="00B64817" w:rsidRPr="003A5DB9">
        <w:rPr>
          <w:lang w:val="fr-FR"/>
        </w:rPr>
        <w:t>Administration</w:t>
      </w:r>
      <w:r w:rsidRPr="003A5DB9">
        <w:rPr>
          <w:lang w:val="fr-FR"/>
        </w:rPr>
        <w:t xml:space="preserve"> </w:t>
      </w:r>
      <w:r w:rsidR="007E3DAB">
        <w:rPr>
          <w:lang w:val="fr-FR"/>
        </w:rPr>
        <w:t>composant l</w:t>
      </w:r>
      <w:r w:rsidRPr="003A5DB9">
        <w:rPr>
          <w:lang w:val="fr-FR"/>
        </w:rPr>
        <w:t>es coopératives du groupe</w:t>
      </w:r>
    </w:p>
    <w:p w14:paraId="08C05435" w14:textId="3B225615" w:rsidR="00A04920" w:rsidRPr="003A5DB9" w:rsidRDefault="00A04920" w:rsidP="007D5B4D">
      <w:pPr>
        <w:pStyle w:val="Prrafodelista"/>
        <w:numPr>
          <w:ilvl w:val="0"/>
          <w:numId w:val="16"/>
        </w:numPr>
        <w:rPr>
          <w:lang w:val="fr-FR"/>
        </w:rPr>
      </w:pPr>
      <w:r w:rsidRPr="003A5DB9">
        <w:rPr>
          <w:lang w:val="fr-FR"/>
        </w:rPr>
        <w:t>Acte, sans signature, de l’Assemblée de 2015.</w:t>
      </w:r>
    </w:p>
    <w:p w14:paraId="3EB928B9" w14:textId="2982E31A" w:rsidR="00D97A9E" w:rsidRPr="003A5DB9" w:rsidRDefault="00D97A9E" w:rsidP="007D5B4D">
      <w:pPr>
        <w:rPr>
          <w:lang w:val="fr-FR"/>
        </w:rPr>
      </w:pPr>
      <w:r w:rsidRPr="003A5DB9">
        <w:rPr>
          <w:lang w:val="fr-FR"/>
        </w:rPr>
        <w:t xml:space="preserve">Il </w:t>
      </w:r>
      <w:r w:rsidR="007E3DAB" w:rsidRPr="003A5DB9">
        <w:rPr>
          <w:lang w:val="fr-FR"/>
        </w:rPr>
        <w:t>manquerait</w:t>
      </w:r>
      <w:r w:rsidRPr="003A5DB9">
        <w:rPr>
          <w:lang w:val="fr-FR"/>
        </w:rPr>
        <w:t xml:space="preserve"> </w:t>
      </w:r>
      <w:r w:rsidR="007E3DAB" w:rsidRPr="003A5DB9">
        <w:rPr>
          <w:lang w:val="fr-FR"/>
        </w:rPr>
        <w:t>donc</w:t>
      </w:r>
      <w:r w:rsidRPr="003A5DB9">
        <w:rPr>
          <w:lang w:val="fr-FR"/>
        </w:rPr>
        <w:t xml:space="preserve"> les </w:t>
      </w:r>
      <w:r w:rsidR="007E3DAB" w:rsidRPr="003A5DB9">
        <w:rPr>
          <w:lang w:val="fr-FR"/>
        </w:rPr>
        <w:t>documents</w:t>
      </w:r>
      <w:r w:rsidRPr="003A5DB9">
        <w:rPr>
          <w:lang w:val="fr-FR"/>
        </w:rPr>
        <w:t xml:space="preserve"> suivants :</w:t>
      </w:r>
    </w:p>
    <w:p w14:paraId="105FD5F3" w14:textId="3964BAB4" w:rsidR="00D97A9E" w:rsidRPr="003A5DB9" w:rsidRDefault="00B21396" w:rsidP="00B21396">
      <w:pPr>
        <w:pStyle w:val="Prrafodelista"/>
        <w:numPr>
          <w:ilvl w:val="0"/>
          <w:numId w:val="16"/>
        </w:numPr>
        <w:rPr>
          <w:lang w:val="fr-FR"/>
        </w:rPr>
      </w:pPr>
      <w:r w:rsidRPr="003A5DB9">
        <w:rPr>
          <w:lang w:val="fr-FR"/>
        </w:rPr>
        <w:t xml:space="preserve">Fichier et </w:t>
      </w:r>
      <w:r w:rsidR="007E3DAB" w:rsidRPr="003A5DB9">
        <w:rPr>
          <w:lang w:val="fr-FR"/>
        </w:rPr>
        <w:t>numéro</w:t>
      </w:r>
      <w:r w:rsidRPr="003A5DB9">
        <w:rPr>
          <w:lang w:val="fr-FR"/>
        </w:rPr>
        <w:t xml:space="preserve"> d’</w:t>
      </w:r>
      <w:r w:rsidR="007E3DAB" w:rsidRPr="003A5DB9">
        <w:rPr>
          <w:lang w:val="fr-FR"/>
        </w:rPr>
        <w:t>enregistrement</w:t>
      </w:r>
      <w:r w:rsidR="00CB28A2" w:rsidRPr="003A5DB9">
        <w:rPr>
          <w:lang w:val="fr-FR"/>
        </w:rPr>
        <w:t xml:space="preserve"> du registre du groupe</w:t>
      </w:r>
    </w:p>
    <w:p w14:paraId="0486E785" w14:textId="03396537" w:rsidR="00CB28A2" w:rsidRPr="003A5DB9" w:rsidRDefault="00CB28A2" w:rsidP="00B21396">
      <w:pPr>
        <w:pStyle w:val="Prrafodelista"/>
        <w:numPr>
          <w:ilvl w:val="0"/>
          <w:numId w:val="16"/>
        </w:numPr>
        <w:rPr>
          <w:lang w:val="fr-FR"/>
        </w:rPr>
      </w:pPr>
      <w:r w:rsidRPr="003A5DB9">
        <w:rPr>
          <w:lang w:val="fr-FR"/>
        </w:rPr>
        <w:t xml:space="preserve">Les </w:t>
      </w:r>
      <w:r w:rsidR="006C0D0D" w:rsidRPr="003A5DB9">
        <w:rPr>
          <w:lang w:val="fr-FR"/>
        </w:rPr>
        <w:t>minutes des Conseil d’</w:t>
      </w:r>
      <w:r w:rsidR="007E3DAB" w:rsidRPr="003A5DB9">
        <w:rPr>
          <w:lang w:val="fr-FR"/>
        </w:rPr>
        <w:t>Administration</w:t>
      </w:r>
      <w:r w:rsidR="006C0D0D" w:rsidRPr="003A5DB9">
        <w:rPr>
          <w:lang w:val="fr-FR"/>
        </w:rPr>
        <w:t xml:space="preserve"> des entités où </w:t>
      </w:r>
      <w:r w:rsidR="00F42534" w:rsidRPr="003A5DB9">
        <w:rPr>
          <w:lang w:val="fr-FR"/>
        </w:rPr>
        <w:t>s’</w:t>
      </w:r>
      <w:r w:rsidR="007E3DAB" w:rsidRPr="003A5DB9">
        <w:rPr>
          <w:lang w:val="fr-FR"/>
        </w:rPr>
        <w:t>enregistre</w:t>
      </w:r>
      <w:r w:rsidR="00F42534" w:rsidRPr="003A5DB9">
        <w:rPr>
          <w:lang w:val="fr-FR"/>
        </w:rPr>
        <w:t xml:space="preserve"> le </w:t>
      </w:r>
      <w:r w:rsidR="007E3DAB" w:rsidRPr="003A5DB9">
        <w:rPr>
          <w:lang w:val="fr-FR"/>
        </w:rPr>
        <w:t>débat</w:t>
      </w:r>
      <w:r w:rsidR="00F42534" w:rsidRPr="003A5DB9">
        <w:rPr>
          <w:lang w:val="fr-FR"/>
        </w:rPr>
        <w:t xml:space="preserve"> sur l’entrée dans le groupe</w:t>
      </w:r>
    </w:p>
    <w:p w14:paraId="3D0476AD" w14:textId="286B20A8" w:rsidR="00F42534" w:rsidRPr="003A5DB9" w:rsidRDefault="00F42534" w:rsidP="00B21396">
      <w:pPr>
        <w:pStyle w:val="Prrafodelista"/>
        <w:numPr>
          <w:ilvl w:val="0"/>
          <w:numId w:val="16"/>
        </w:numPr>
        <w:rPr>
          <w:lang w:val="fr-FR"/>
        </w:rPr>
      </w:pPr>
      <w:r w:rsidRPr="003A5DB9">
        <w:rPr>
          <w:lang w:val="fr-FR"/>
        </w:rPr>
        <w:t xml:space="preserve">Les assemblées </w:t>
      </w:r>
      <w:r w:rsidR="007E3DAB" w:rsidRPr="003A5DB9">
        <w:rPr>
          <w:lang w:val="fr-FR"/>
        </w:rPr>
        <w:t>générales</w:t>
      </w:r>
      <w:r w:rsidRPr="003A5DB9">
        <w:rPr>
          <w:lang w:val="fr-FR"/>
        </w:rPr>
        <w:t xml:space="preserve"> du groupe</w:t>
      </w:r>
    </w:p>
    <w:p w14:paraId="19E952B6" w14:textId="0BE311EE" w:rsidR="00F42534" w:rsidRPr="003A5DB9" w:rsidRDefault="00F42534" w:rsidP="00B21396">
      <w:pPr>
        <w:pStyle w:val="Prrafodelista"/>
        <w:numPr>
          <w:ilvl w:val="0"/>
          <w:numId w:val="16"/>
        </w:numPr>
        <w:rPr>
          <w:lang w:val="fr-FR"/>
        </w:rPr>
      </w:pPr>
      <w:r w:rsidRPr="003A5DB9">
        <w:rPr>
          <w:lang w:val="fr-FR"/>
        </w:rPr>
        <w:t>Le règlement où Aura (tête du groupe) donne ses directives au reste des coopératives.</w:t>
      </w:r>
    </w:p>
    <w:p w14:paraId="143E7AA8" w14:textId="77777777" w:rsidR="00F42534" w:rsidRPr="003A5DB9" w:rsidRDefault="00F42534" w:rsidP="00D91206">
      <w:pPr>
        <w:rPr>
          <w:lang w:val="fr-FR"/>
        </w:rPr>
      </w:pPr>
    </w:p>
    <w:p w14:paraId="53EA41AE" w14:textId="63339FFA" w:rsidR="00D91206" w:rsidRPr="003A5DB9" w:rsidRDefault="00F42534" w:rsidP="00D91206">
      <w:pPr>
        <w:rPr>
          <w:lang w:val="fr-FR"/>
        </w:rPr>
      </w:pPr>
      <w:r w:rsidRPr="003A5DB9">
        <w:rPr>
          <w:lang w:val="fr-FR"/>
        </w:rPr>
        <w:t xml:space="preserve">Au vu de cette nouvelle </w:t>
      </w:r>
      <w:r w:rsidR="00466648" w:rsidRPr="003A5DB9">
        <w:rPr>
          <w:lang w:val="fr-FR"/>
        </w:rPr>
        <w:t>situation et la méfiance gr</w:t>
      </w:r>
      <w:r w:rsidR="00FF07EB" w:rsidRPr="003A5DB9">
        <w:rPr>
          <w:lang w:val="fr-FR"/>
        </w:rPr>
        <w:t>a</w:t>
      </w:r>
      <w:r w:rsidR="00466648" w:rsidRPr="003A5DB9">
        <w:rPr>
          <w:lang w:val="fr-FR"/>
        </w:rPr>
        <w:t xml:space="preserve">ndissante, nous entrons dans le </w:t>
      </w:r>
      <w:r w:rsidR="00FF07EB" w:rsidRPr="003A5DB9">
        <w:rPr>
          <w:lang w:val="fr-FR"/>
        </w:rPr>
        <w:t>registre</w:t>
      </w:r>
      <w:r w:rsidR="00466648" w:rsidRPr="003A5DB9">
        <w:rPr>
          <w:lang w:val="fr-FR"/>
        </w:rPr>
        <w:t xml:space="preserve"> pour vérifier son état.</w:t>
      </w:r>
    </w:p>
    <w:p w14:paraId="1FFE34B9" w14:textId="30D09124" w:rsidR="00D91206" w:rsidRPr="003A5DB9" w:rsidRDefault="00466648" w:rsidP="00D91206">
      <w:pPr>
        <w:rPr>
          <w:lang w:val="fr-FR"/>
        </w:rPr>
      </w:pPr>
      <w:r w:rsidRPr="003A5DB9">
        <w:rPr>
          <w:lang w:val="fr-FR"/>
        </w:rPr>
        <w:t>NOUS NE TROUVONS AUCUN GROUPE COOPÉRATI</w:t>
      </w:r>
      <w:r w:rsidR="00FF07EB" w:rsidRPr="003A5DB9">
        <w:rPr>
          <w:lang w:val="fr-FR"/>
        </w:rPr>
        <w:t>F SMART</w:t>
      </w:r>
    </w:p>
    <w:p w14:paraId="395B82A9" w14:textId="1B4525F4" w:rsidR="00D91206" w:rsidRPr="003A5DB9" w:rsidRDefault="00D91206" w:rsidP="00D91206">
      <w:pPr>
        <w:rPr>
          <w:lang w:val="fr-FR"/>
        </w:rPr>
      </w:pPr>
      <w:r w:rsidRPr="003A5DB9">
        <w:rPr>
          <w:noProof/>
          <w:lang w:val="fr-FR"/>
        </w:rPr>
        <w:drawing>
          <wp:inline distT="0" distB="0" distL="0" distR="0" wp14:anchorId="4B94D098" wp14:editId="6738E8E7">
            <wp:extent cx="5791835" cy="149415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1835" cy="1494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CDB843" w14:textId="4B4793B0" w:rsidR="00D91206" w:rsidRPr="003A5DB9" w:rsidRDefault="00D91206" w:rsidP="00D91206">
      <w:pPr>
        <w:rPr>
          <w:lang w:val="fr-FR"/>
        </w:rPr>
      </w:pPr>
    </w:p>
    <w:p w14:paraId="13F9A3DA" w14:textId="44A0F58D" w:rsidR="00D91206" w:rsidRPr="003A5DB9" w:rsidRDefault="00B52D9E" w:rsidP="00D91206">
      <w:pPr>
        <w:rPr>
          <w:lang w:val="fr-FR"/>
        </w:rPr>
      </w:pPr>
      <w:r w:rsidRPr="003A5DB9">
        <w:rPr>
          <w:noProof/>
          <w:lang w:val="fr-FR"/>
        </w:rPr>
        <w:drawing>
          <wp:inline distT="0" distB="0" distL="0" distR="0" wp14:anchorId="2E624ACA" wp14:editId="15B4655A">
            <wp:extent cx="5791835" cy="1865630"/>
            <wp:effectExtent l="0" t="0" r="0" b="127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1835" cy="1865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F9037A" w14:textId="050756AF" w:rsidR="00B52D9E" w:rsidRPr="003A5DB9" w:rsidRDefault="00B52D9E" w:rsidP="00D91206">
      <w:pPr>
        <w:rPr>
          <w:lang w:val="fr-FR"/>
        </w:rPr>
      </w:pPr>
    </w:p>
    <w:p w14:paraId="059538B1" w14:textId="156EA99D" w:rsidR="00B52D9E" w:rsidRPr="003A5DB9" w:rsidRDefault="00B52D9E" w:rsidP="00B52D9E">
      <w:pPr>
        <w:pStyle w:val="Ttulo3"/>
        <w:rPr>
          <w:lang w:val="fr-FR"/>
        </w:rPr>
      </w:pPr>
      <w:r w:rsidRPr="003A5DB9">
        <w:rPr>
          <w:lang w:val="fr-FR"/>
        </w:rPr>
        <w:lastRenderedPageBreak/>
        <w:t>CONCLUSIONS</w:t>
      </w:r>
    </w:p>
    <w:p w14:paraId="516D9D7D" w14:textId="4F91D18A" w:rsidR="00FF07EB" w:rsidRPr="003A5DB9" w:rsidRDefault="00FF07EB" w:rsidP="00FF07EB">
      <w:pPr>
        <w:rPr>
          <w:lang w:val="fr-FR"/>
        </w:rPr>
      </w:pPr>
      <w:r w:rsidRPr="003A5DB9">
        <w:rPr>
          <w:lang w:val="fr-FR"/>
        </w:rPr>
        <w:t xml:space="preserve">Le groupe </w:t>
      </w:r>
      <w:r w:rsidR="00FA4B4F" w:rsidRPr="003A5DB9">
        <w:rPr>
          <w:lang w:val="fr-FR"/>
        </w:rPr>
        <w:t>coopératif</w:t>
      </w:r>
      <w:r w:rsidRPr="003A5DB9">
        <w:rPr>
          <w:lang w:val="fr-FR"/>
        </w:rPr>
        <w:t xml:space="preserve"> a bien </w:t>
      </w:r>
      <w:r w:rsidR="00FA4B4F" w:rsidRPr="003A5DB9">
        <w:rPr>
          <w:lang w:val="fr-FR"/>
        </w:rPr>
        <w:t>sollicité</w:t>
      </w:r>
      <w:r w:rsidRPr="003A5DB9">
        <w:rPr>
          <w:lang w:val="fr-FR"/>
        </w:rPr>
        <w:t xml:space="preserve"> son inscription le 30 juillet 2013, le 6 août 2013 José Manuel demande un certificat </w:t>
      </w:r>
      <w:r w:rsidR="006D6BD9" w:rsidRPr="003A5DB9">
        <w:rPr>
          <w:lang w:val="fr-FR"/>
        </w:rPr>
        <w:t xml:space="preserve">prouvant qu’elle est inscrite. Le certificat du registre </w:t>
      </w:r>
      <w:r w:rsidR="00EE5E28" w:rsidRPr="003A5DB9">
        <w:rPr>
          <w:lang w:val="fr-FR"/>
        </w:rPr>
        <w:t xml:space="preserve">certifie </w:t>
      </w:r>
      <w:r w:rsidR="00FA4B4F" w:rsidRPr="003A5DB9">
        <w:rPr>
          <w:lang w:val="fr-FR"/>
        </w:rPr>
        <w:t>qu’elle</w:t>
      </w:r>
      <w:r w:rsidR="00EE5E28" w:rsidRPr="003A5DB9">
        <w:rPr>
          <w:lang w:val="fr-FR"/>
        </w:rPr>
        <w:t xml:space="preserve"> est en processus d’inscription.</w:t>
      </w:r>
    </w:p>
    <w:p w14:paraId="542C1D9D" w14:textId="0CDA2279" w:rsidR="00EE5E28" w:rsidRPr="003A5DB9" w:rsidRDefault="00EE5E28" w:rsidP="00FF07EB">
      <w:pPr>
        <w:rPr>
          <w:lang w:val="fr-FR"/>
        </w:rPr>
      </w:pPr>
      <w:r w:rsidRPr="003A5DB9">
        <w:rPr>
          <w:lang w:val="fr-FR"/>
        </w:rPr>
        <w:t xml:space="preserve">Nous avons vu qu’il manquait un document dans l’acte de </w:t>
      </w:r>
      <w:r w:rsidR="00FA4B4F" w:rsidRPr="003A5DB9">
        <w:rPr>
          <w:lang w:val="fr-FR"/>
        </w:rPr>
        <w:t>constitution</w:t>
      </w:r>
      <w:r w:rsidRPr="003A5DB9">
        <w:rPr>
          <w:lang w:val="fr-FR"/>
        </w:rPr>
        <w:t xml:space="preserve">, </w:t>
      </w:r>
      <w:r w:rsidR="00834ED8" w:rsidRPr="003A5DB9">
        <w:rPr>
          <w:lang w:val="fr-FR"/>
        </w:rPr>
        <w:t xml:space="preserve">qui a été sans aucun doute </w:t>
      </w:r>
      <w:r w:rsidR="00FA4B4F" w:rsidRPr="003A5DB9">
        <w:rPr>
          <w:lang w:val="fr-FR"/>
        </w:rPr>
        <w:t>demandé</w:t>
      </w:r>
      <w:r w:rsidR="00834ED8" w:rsidRPr="003A5DB9">
        <w:rPr>
          <w:lang w:val="fr-FR"/>
        </w:rPr>
        <w:t xml:space="preserve"> pour confirmer l’</w:t>
      </w:r>
      <w:r w:rsidR="00FA4B4F" w:rsidRPr="003A5DB9">
        <w:rPr>
          <w:lang w:val="fr-FR"/>
        </w:rPr>
        <w:t>inscription</w:t>
      </w:r>
      <w:r w:rsidR="00834ED8" w:rsidRPr="003A5DB9">
        <w:rPr>
          <w:lang w:val="fr-FR"/>
        </w:rPr>
        <w:t xml:space="preserve"> du groupe.</w:t>
      </w:r>
    </w:p>
    <w:p w14:paraId="0D736E23" w14:textId="7DDCBBB3" w:rsidR="00834ED8" w:rsidRPr="003A5DB9" w:rsidRDefault="00FB1482" w:rsidP="00FF07EB">
      <w:pPr>
        <w:rPr>
          <w:lang w:val="fr-FR"/>
        </w:rPr>
      </w:pPr>
      <w:r w:rsidRPr="003A5DB9">
        <w:rPr>
          <w:lang w:val="fr-FR"/>
        </w:rPr>
        <w:t xml:space="preserve">Comme la notification n’a pas été répondue, </w:t>
      </w:r>
      <w:r w:rsidR="00BA0590">
        <w:rPr>
          <w:lang w:val="fr-FR"/>
        </w:rPr>
        <w:t xml:space="preserve">la loi dissout </w:t>
      </w:r>
      <w:r w:rsidRPr="003A5DB9">
        <w:rPr>
          <w:lang w:val="fr-FR"/>
        </w:rPr>
        <w:t>le groupe</w:t>
      </w:r>
      <w:r w:rsidR="00BA0590">
        <w:rPr>
          <w:lang w:val="fr-FR"/>
        </w:rPr>
        <w:t>.</w:t>
      </w:r>
    </w:p>
    <w:p w14:paraId="422BE1EF" w14:textId="73A8F834" w:rsidR="00A324A3" w:rsidRPr="003A5DB9" w:rsidRDefault="00A324A3" w:rsidP="00B52D9E">
      <w:pPr>
        <w:rPr>
          <w:lang w:val="fr-FR"/>
        </w:rPr>
      </w:pPr>
      <w:r w:rsidRPr="003A5DB9">
        <w:rPr>
          <w:lang w:val="fr-FR"/>
        </w:rPr>
        <w:t xml:space="preserve">La loi coopérative de 2011 parle </w:t>
      </w:r>
      <w:r w:rsidR="00BA0590">
        <w:rPr>
          <w:lang w:val="fr-FR"/>
        </w:rPr>
        <w:t xml:space="preserve">superficiellement </w:t>
      </w:r>
      <w:r w:rsidR="00297F97" w:rsidRPr="003A5DB9">
        <w:rPr>
          <w:lang w:val="fr-FR"/>
        </w:rPr>
        <w:t xml:space="preserve">des groupes coopératifs </w:t>
      </w:r>
      <w:r w:rsidRPr="003A5DB9">
        <w:rPr>
          <w:lang w:val="fr-FR"/>
        </w:rPr>
        <w:t xml:space="preserve">comme d'un moyen de régulation des coopératives et </w:t>
      </w:r>
      <w:r w:rsidR="00495C88" w:rsidRPr="003A5DB9">
        <w:rPr>
          <w:lang w:val="fr-FR"/>
        </w:rPr>
        <w:t>que son objet</w:t>
      </w:r>
      <w:r w:rsidRPr="003A5DB9">
        <w:rPr>
          <w:lang w:val="fr-FR"/>
        </w:rPr>
        <w:t xml:space="preserve"> sera élargi</w:t>
      </w:r>
      <w:r w:rsidR="00495C88" w:rsidRPr="003A5DB9">
        <w:rPr>
          <w:lang w:val="fr-FR"/>
        </w:rPr>
        <w:t xml:space="preserve"> </w:t>
      </w:r>
      <w:r w:rsidRPr="003A5DB9">
        <w:rPr>
          <w:lang w:val="fr-FR"/>
        </w:rPr>
        <w:t>dans le règlement de 2014.</w:t>
      </w:r>
    </w:p>
    <w:p w14:paraId="0C4289E8" w14:textId="1B94A34C" w:rsidR="00613C53" w:rsidRPr="003A5DB9" w:rsidRDefault="00613C53" w:rsidP="00B52D9E">
      <w:pPr>
        <w:rPr>
          <w:lang w:val="fr-FR"/>
        </w:rPr>
      </w:pPr>
      <w:r w:rsidRPr="003A5DB9">
        <w:rPr>
          <w:lang w:val="fr-FR"/>
        </w:rPr>
        <w:t>En 2014, le règlement précise le fonctionnement du groupe coopératif, et</w:t>
      </w:r>
      <w:r w:rsidRPr="003A5DB9">
        <w:rPr>
          <w:lang w:val="fr-FR"/>
        </w:rPr>
        <w:t xml:space="preserve"> </w:t>
      </w:r>
      <w:r w:rsidRPr="003A5DB9">
        <w:rPr>
          <w:lang w:val="fr-FR"/>
        </w:rPr>
        <w:t xml:space="preserve">rien n'a été </w:t>
      </w:r>
      <w:r w:rsidR="00C471B2" w:rsidRPr="003A5DB9">
        <w:rPr>
          <w:lang w:val="fr-FR"/>
        </w:rPr>
        <w:t>présenté</w:t>
      </w:r>
      <w:r w:rsidR="00297F97" w:rsidRPr="003A5DB9">
        <w:rPr>
          <w:lang w:val="fr-FR"/>
        </w:rPr>
        <w:t>/envoyé</w:t>
      </w:r>
      <w:r w:rsidRPr="003A5DB9">
        <w:rPr>
          <w:lang w:val="fr-FR"/>
        </w:rPr>
        <w:t>. Par conséquent, en ne l'adaptant pas à la</w:t>
      </w:r>
      <w:r w:rsidR="00C471B2" w:rsidRPr="003A5DB9">
        <w:rPr>
          <w:lang w:val="fr-FR"/>
        </w:rPr>
        <w:t xml:space="preserve"> nouvelle </w:t>
      </w:r>
      <w:r w:rsidR="00FA4B4F" w:rsidRPr="003A5DB9">
        <w:rPr>
          <w:lang w:val="fr-FR"/>
        </w:rPr>
        <w:t>législation</w:t>
      </w:r>
      <w:r w:rsidRPr="003A5DB9">
        <w:rPr>
          <w:lang w:val="fr-FR"/>
        </w:rPr>
        <w:t>, il est également dissou</w:t>
      </w:r>
      <w:r w:rsidR="00BA0590">
        <w:rPr>
          <w:lang w:val="fr-FR"/>
        </w:rPr>
        <w:t>t</w:t>
      </w:r>
      <w:r w:rsidRPr="003A5DB9">
        <w:rPr>
          <w:lang w:val="fr-FR"/>
        </w:rPr>
        <w:t>.</w:t>
      </w:r>
    </w:p>
    <w:p w14:paraId="00C4373F" w14:textId="4C2DCA29" w:rsidR="00C471B2" w:rsidRPr="003A5DB9" w:rsidRDefault="00FA4B4F" w:rsidP="00B52D9E">
      <w:pPr>
        <w:rPr>
          <w:lang w:val="fr-FR"/>
        </w:rPr>
      </w:pPr>
      <w:r w:rsidRPr="003A5DB9">
        <w:rPr>
          <w:lang w:val="fr-FR"/>
        </w:rPr>
        <w:t>Aujourd’hui</w:t>
      </w:r>
      <w:r w:rsidR="00191BEC" w:rsidRPr="003A5DB9">
        <w:rPr>
          <w:lang w:val="fr-FR"/>
        </w:rPr>
        <w:t xml:space="preserve"> d</w:t>
      </w:r>
      <w:r w:rsidR="00C471B2" w:rsidRPr="003A5DB9">
        <w:rPr>
          <w:lang w:val="fr-FR"/>
        </w:rPr>
        <w:t xml:space="preserve">ans le </w:t>
      </w:r>
      <w:r w:rsidRPr="003A5DB9">
        <w:rPr>
          <w:lang w:val="fr-FR"/>
        </w:rPr>
        <w:t>registre</w:t>
      </w:r>
      <w:r w:rsidR="00C471B2" w:rsidRPr="003A5DB9">
        <w:rPr>
          <w:lang w:val="fr-FR"/>
        </w:rPr>
        <w:t xml:space="preserve"> </w:t>
      </w:r>
      <w:r w:rsidR="00191BEC" w:rsidRPr="003A5DB9">
        <w:rPr>
          <w:lang w:val="fr-FR"/>
        </w:rPr>
        <w:t>si nous consultons les groupes, il n</w:t>
      </w:r>
      <w:r w:rsidR="00DD1605" w:rsidRPr="003A5DB9">
        <w:rPr>
          <w:lang w:val="fr-FR"/>
        </w:rPr>
        <w:t>’existe pas de SMART GROUPE COOPÉRATIF.</w:t>
      </w:r>
    </w:p>
    <w:p w14:paraId="286D6D4D" w14:textId="0906F672" w:rsidR="00C63295" w:rsidRPr="003A5DB9" w:rsidRDefault="00C63295" w:rsidP="00B52D9E">
      <w:pPr>
        <w:rPr>
          <w:lang w:val="fr-FR"/>
        </w:rPr>
      </w:pPr>
    </w:p>
    <w:p w14:paraId="1568EE86" w14:textId="5742873D" w:rsidR="00FA4B4F" w:rsidRPr="003A5DB9" w:rsidRDefault="00FA4B4F" w:rsidP="00FA4B4F">
      <w:pPr>
        <w:rPr>
          <w:rFonts w:asciiTheme="majorHAnsi" w:eastAsiaTheme="majorEastAsia" w:hAnsiTheme="majorHAnsi" w:cstheme="majorBidi"/>
          <w:b/>
          <w:color w:val="262626" w:themeColor="text1" w:themeTint="D9"/>
          <w:sz w:val="22"/>
          <w:szCs w:val="24"/>
          <w:lang w:val="fr-FR"/>
        </w:rPr>
      </w:pPr>
      <w:r w:rsidRPr="003A5DB9">
        <w:rPr>
          <w:rFonts w:asciiTheme="majorHAnsi" w:eastAsiaTheme="majorEastAsia" w:hAnsiTheme="majorHAnsi" w:cstheme="majorBidi"/>
          <w:b/>
          <w:color w:val="262626" w:themeColor="text1" w:themeTint="D9"/>
          <w:sz w:val="22"/>
          <w:szCs w:val="24"/>
          <w:lang w:val="fr-FR"/>
        </w:rPr>
        <w:t>RELATION ENTRE LES COOPÉRATIVES</w:t>
      </w:r>
    </w:p>
    <w:p w14:paraId="5339E8FC" w14:textId="641A9900" w:rsidR="00FA4B4F" w:rsidRPr="003A5DB9" w:rsidRDefault="00742DC5" w:rsidP="00B52D9E">
      <w:pPr>
        <w:rPr>
          <w:lang w:val="fr-FR"/>
        </w:rPr>
      </w:pPr>
      <w:r w:rsidRPr="003A5DB9">
        <w:rPr>
          <w:lang w:val="fr-FR"/>
        </w:rPr>
        <w:t xml:space="preserve">Jusqu’à </w:t>
      </w:r>
      <w:r w:rsidR="002E7E11" w:rsidRPr="003A5DB9">
        <w:rPr>
          <w:lang w:val="fr-FR"/>
        </w:rPr>
        <w:t>aujourd’hui</w:t>
      </w:r>
      <w:r w:rsidRPr="003A5DB9">
        <w:rPr>
          <w:lang w:val="fr-FR"/>
        </w:rPr>
        <w:t xml:space="preserve">, nous étions tous convaincus qu’il </w:t>
      </w:r>
      <w:r w:rsidR="002E7E11" w:rsidRPr="003A5DB9">
        <w:rPr>
          <w:lang w:val="fr-FR"/>
        </w:rPr>
        <w:t>existait</w:t>
      </w:r>
      <w:r w:rsidRPr="003A5DB9">
        <w:rPr>
          <w:lang w:val="fr-FR"/>
        </w:rPr>
        <w:t xml:space="preserve"> un Groupe Coopératif Smart et qu’il était en fonctionnement</w:t>
      </w:r>
      <w:r w:rsidR="002E7E11" w:rsidRPr="003A5DB9">
        <w:rPr>
          <w:lang w:val="fr-FR"/>
        </w:rPr>
        <w:t>, nous avons donc suivi les instructions de son leader, Aura, dont le président était jusqu’en juin 2018, José Manuel.</w:t>
      </w:r>
    </w:p>
    <w:p w14:paraId="5552F17B" w14:textId="499C85AC" w:rsidR="005410E4" w:rsidRPr="003A5DB9" w:rsidRDefault="005410E4" w:rsidP="00B52D9E">
      <w:pPr>
        <w:rPr>
          <w:lang w:val="fr-FR"/>
        </w:rPr>
      </w:pPr>
      <w:r w:rsidRPr="003A5DB9">
        <w:rPr>
          <w:lang w:val="fr-FR"/>
        </w:rPr>
        <w:t xml:space="preserve">Le groupe coopératif n’est pas enregistré, mais il </w:t>
      </w:r>
      <w:r w:rsidR="00040595" w:rsidRPr="003A5DB9">
        <w:rPr>
          <w:lang w:val="fr-FR"/>
        </w:rPr>
        <w:t>existe</w:t>
      </w:r>
      <w:r w:rsidRPr="003A5DB9">
        <w:rPr>
          <w:lang w:val="fr-FR"/>
        </w:rPr>
        <w:t xml:space="preserve"> le contrat fait en 2013 (</w:t>
      </w:r>
      <w:r w:rsidR="00040595" w:rsidRPr="003A5DB9">
        <w:rPr>
          <w:lang w:val="fr-FR"/>
        </w:rPr>
        <w:t>qui a légalement</w:t>
      </w:r>
      <w:r w:rsidRPr="003A5DB9">
        <w:rPr>
          <w:lang w:val="fr-FR"/>
        </w:rPr>
        <w:t xml:space="preserve"> prescrit)</w:t>
      </w:r>
    </w:p>
    <w:p w14:paraId="48F6CED3" w14:textId="01114A62" w:rsidR="00040595" w:rsidRPr="003A5DB9" w:rsidRDefault="00C0473C" w:rsidP="00B52D9E">
      <w:pPr>
        <w:rPr>
          <w:lang w:val="fr-FR"/>
        </w:rPr>
      </w:pPr>
      <w:r w:rsidRPr="003A5DB9">
        <w:rPr>
          <w:lang w:val="fr-FR"/>
        </w:rPr>
        <w:t xml:space="preserve">José Manuel donne l'instruction de </w:t>
      </w:r>
      <w:r w:rsidRPr="003A5DB9">
        <w:rPr>
          <w:lang w:val="fr-FR"/>
        </w:rPr>
        <w:t xml:space="preserve">que </w:t>
      </w:r>
      <w:r w:rsidRPr="003A5DB9">
        <w:rPr>
          <w:lang w:val="fr-FR"/>
        </w:rPr>
        <w:t xml:space="preserve">nous sommes un groupe et bien qu'il existe plusieurs entités, nous travaillons tous pour tous, pour cette raison, tout le personnel </w:t>
      </w:r>
      <w:r w:rsidR="006518E4" w:rsidRPr="003A5DB9">
        <w:rPr>
          <w:lang w:val="fr-FR"/>
        </w:rPr>
        <w:t>de structure</w:t>
      </w:r>
      <w:r w:rsidRPr="003A5DB9">
        <w:rPr>
          <w:lang w:val="fr-FR"/>
        </w:rPr>
        <w:t xml:space="preserve"> doit </w:t>
      </w:r>
      <w:r w:rsidR="006518E4" w:rsidRPr="003A5DB9">
        <w:rPr>
          <w:lang w:val="fr-FR"/>
        </w:rPr>
        <w:t>appartenir</w:t>
      </w:r>
      <w:r w:rsidRPr="003A5DB9">
        <w:rPr>
          <w:lang w:val="fr-FR"/>
        </w:rPr>
        <w:t xml:space="preserve"> à </w:t>
      </w:r>
      <w:proofErr w:type="spellStart"/>
      <w:r w:rsidRPr="003A5DB9">
        <w:rPr>
          <w:lang w:val="fr-FR"/>
        </w:rPr>
        <w:t>Cooplabora</w:t>
      </w:r>
      <w:proofErr w:type="spellEnd"/>
      <w:r w:rsidR="006518E4" w:rsidRPr="003A5DB9">
        <w:rPr>
          <w:lang w:val="fr-FR"/>
        </w:rPr>
        <w:t xml:space="preserve">. La façon dont </w:t>
      </w:r>
      <w:proofErr w:type="spellStart"/>
      <w:r w:rsidR="006518E4" w:rsidRPr="003A5DB9">
        <w:rPr>
          <w:lang w:val="fr-FR"/>
        </w:rPr>
        <w:t>Cooplabora</w:t>
      </w:r>
      <w:proofErr w:type="spellEnd"/>
      <w:r w:rsidR="006518E4" w:rsidRPr="003A5DB9">
        <w:rPr>
          <w:lang w:val="fr-FR"/>
        </w:rPr>
        <w:t xml:space="preserve"> facturera le reste des </w:t>
      </w:r>
      <w:r w:rsidR="00C77912" w:rsidRPr="003A5DB9">
        <w:rPr>
          <w:lang w:val="fr-FR"/>
        </w:rPr>
        <w:t>coopératives dépendra</w:t>
      </w:r>
      <w:r w:rsidR="000E11F1" w:rsidRPr="003A5DB9">
        <w:rPr>
          <w:lang w:val="fr-FR"/>
        </w:rPr>
        <w:t xml:space="preserve"> de la </w:t>
      </w:r>
      <w:r w:rsidR="00E0048A" w:rsidRPr="003A5DB9">
        <w:rPr>
          <w:lang w:val="fr-FR"/>
        </w:rPr>
        <w:t>facturation</w:t>
      </w:r>
      <w:r w:rsidR="000E11F1" w:rsidRPr="003A5DB9">
        <w:rPr>
          <w:lang w:val="fr-FR"/>
        </w:rPr>
        <w:t xml:space="preserve"> mensuelle de chacune. Si le groupe facture 600.000€ par mois, </w:t>
      </w:r>
      <w:r w:rsidR="00E0048A" w:rsidRPr="003A5DB9">
        <w:rPr>
          <w:lang w:val="fr-FR"/>
        </w:rPr>
        <w:t xml:space="preserve">30% correspondant à Aura, 30% à Smart </w:t>
      </w:r>
      <w:proofErr w:type="spellStart"/>
      <w:r w:rsidR="00E0048A" w:rsidRPr="003A5DB9">
        <w:rPr>
          <w:lang w:val="fr-FR"/>
        </w:rPr>
        <w:t>Ib</w:t>
      </w:r>
      <w:proofErr w:type="spellEnd"/>
      <w:r w:rsidR="00E32553" w:rsidRPr="003A5DB9">
        <w:rPr>
          <w:lang w:val="fr-FR"/>
        </w:rPr>
        <w:t xml:space="preserve">, </w:t>
      </w:r>
      <w:proofErr w:type="spellStart"/>
      <w:r w:rsidR="00E32553" w:rsidRPr="003A5DB9">
        <w:rPr>
          <w:lang w:val="fr-FR"/>
        </w:rPr>
        <w:t>etc</w:t>
      </w:r>
      <w:proofErr w:type="spellEnd"/>
      <w:r w:rsidR="00E32553" w:rsidRPr="003A5DB9">
        <w:rPr>
          <w:lang w:val="fr-FR"/>
        </w:rPr>
        <w:t xml:space="preserve"> </w:t>
      </w:r>
      <w:proofErr w:type="spellStart"/>
      <w:r w:rsidR="00E32553" w:rsidRPr="003A5DB9">
        <w:rPr>
          <w:lang w:val="fr-FR"/>
        </w:rPr>
        <w:t>etc</w:t>
      </w:r>
      <w:proofErr w:type="spellEnd"/>
      <w:r w:rsidR="00E32553" w:rsidRPr="003A5DB9">
        <w:rPr>
          <w:lang w:val="fr-FR"/>
        </w:rPr>
        <w:t xml:space="preserve"> le coût de </w:t>
      </w:r>
      <w:proofErr w:type="spellStart"/>
      <w:r w:rsidR="00E32553" w:rsidRPr="003A5DB9">
        <w:rPr>
          <w:lang w:val="fr-FR"/>
        </w:rPr>
        <w:t>Cooplabora</w:t>
      </w:r>
      <w:proofErr w:type="spellEnd"/>
      <w:r w:rsidR="00E32553" w:rsidRPr="003A5DB9">
        <w:rPr>
          <w:lang w:val="fr-FR"/>
        </w:rPr>
        <w:t xml:space="preserve"> se </w:t>
      </w:r>
      <w:r w:rsidR="00BA0590" w:rsidRPr="003A5DB9">
        <w:rPr>
          <w:lang w:val="fr-FR"/>
        </w:rPr>
        <w:t>répartit</w:t>
      </w:r>
      <w:r w:rsidR="00611BD3" w:rsidRPr="003A5DB9">
        <w:rPr>
          <w:lang w:val="fr-FR"/>
        </w:rPr>
        <w:t xml:space="preserve"> de façon proportionnelle.</w:t>
      </w:r>
    </w:p>
    <w:p w14:paraId="7C4CDE34" w14:textId="6B4532F9" w:rsidR="007940CC" w:rsidRPr="003A5DB9" w:rsidRDefault="005A5877" w:rsidP="00B52D9E">
      <w:pPr>
        <w:rPr>
          <w:lang w:val="fr-FR"/>
        </w:rPr>
      </w:pPr>
      <w:r w:rsidRPr="003A5DB9">
        <w:rPr>
          <w:lang w:val="fr-FR"/>
        </w:rPr>
        <w:t xml:space="preserve">Plus tard, avec la situation d'Aura, il est question de séparer les entités et </w:t>
      </w:r>
      <w:r w:rsidRPr="003A5DB9">
        <w:rPr>
          <w:lang w:val="fr-FR"/>
        </w:rPr>
        <w:t xml:space="preserve">que </w:t>
      </w:r>
      <w:r w:rsidRPr="003A5DB9">
        <w:rPr>
          <w:lang w:val="fr-FR"/>
        </w:rPr>
        <w:t xml:space="preserve">chacune opère avec ses </w:t>
      </w:r>
      <w:r w:rsidRPr="003A5DB9">
        <w:rPr>
          <w:lang w:val="fr-FR"/>
        </w:rPr>
        <w:t xml:space="preserve">propres </w:t>
      </w:r>
      <w:r w:rsidRPr="003A5DB9">
        <w:rPr>
          <w:lang w:val="fr-FR"/>
        </w:rPr>
        <w:t xml:space="preserve">ressources. Cela n'a pas vraiment été </w:t>
      </w:r>
      <w:r w:rsidRPr="003A5DB9">
        <w:rPr>
          <w:lang w:val="fr-FR"/>
        </w:rPr>
        <w:t>fait</w:t>
      </w:r>
      <w:r w:rsidRPr="003A5DB9">
        <w:rPr>
          <w:lang w:val="fr-FR"/>
        </w:rPr>
        <w:t>, jusqu'à ce que le nouveau Conseil d'administration de Smart Ibérica intègre les conseillers dans sa structure. (1er mars 2020).</w:t>
      </w:r>
      <w:r w:rsidR="009A5E08" w:rsidRPr="003A5DB9">
        <w:rPr>
          <w:lang w:val="fr-FR"/>
        </w:rPr>
        <w:t xml:space="preserve"> </w:t>
      </w:r>
    </w:p>
    <w:p w14:paraId="58C17291" w14:textId="5FCEE852" w:rsidR="00493ECC" w:rsidRPr="003A5DB9" w:rsidRDefault="00493ECC" w:rsidP="00B52D9E">
      <w:pPr>
        <w:rPr>
          <w:lang w:val="fr-FR"/>
        </w:rPr>
      </w:pPr>
      <w:r w:rsidRPr="003A5DB9">
        <w:rPr>
          <w:lang w:val="fr-FR"/>
        </w:rPr>
        <w:t>Les coopératives interagissaient entre elles comme s’il s’</w:t>
      </w:r>
      <w:r w:rsidR="00611BD3" w:rsidRPr="003A5DB9">
        <w:rPr>
          <w:lang w:val="fr-FR"/>
        </w:rPr>
        <w:t>agissait</w:t>
      </w:r>
      <w:r w:rsidRPr="003A5DB9">
        <w:rPr>
          <w:lang w:val="fr-FR"/>
        </w:rPr>
        <w:t xml:space="preserve"> </w:t>
      </w:r>
      <w:r w:rsidR="0063300C" w:rsidRPr="003A5DB9">
        <w:rPr>
          <w:lang w:val="fr-FR"/>
        </w:rPr>
        <w:t xml:space="preserve">d’une seule entité. Exemple, à Grenade, les conseillères de Smart Ibérica </w:t>
      </w:r>
      <w:r w:rsidR="00BA0590" w:rsidRPr="003A5DB9">
        <w:rPr>
          <w:lang w:val="fr-FR"/>
        </w:rPr>
        <w:t>avaient également la charge</w:t>
      </w:r>
      <w:r w:rsidR="00C77912" w:rsidRPr="003A5DB9">
        <w:rPr>
          <w:lang w:val="fr-FR"/>
        </w:rPr>
        <w:t xml:space="preserve"> </w:t>
      </w:r>
      <w:r w:rsidR="00BA0590" w:rsidRPr="003A5DB9">
        <w:rPr>
          <w:lang w:val="fr-FR"/>
        </w:rPr>
        <w:t>d’Aura</w:t>
      </w:r>
      <w:r w:rsidR="0063300C" w:rsidRPr="003A5DB9">
        <w:rPr>
          <w:lang w:val="fr-FR"/>
        </w:rPr>
        <w:t xml:space="preserve"> et de Smart GDA.</w:t>
      </w:r>
    </w:p>
    <w:p w14:paraId="6987B8B1" w14:textId="4748F9F5" w:rsidR="00611BD3" w:rsidRPr="003A5DB9" w:rsidRDefault="00611BD3" w:rsidP="00611BD3">
      <w:pPr>
        <w:rPr>
          <w:rFonts w:asciiTheme="majorHAnsi" w:eastAsiaTheme="majorEastAsia" w:hAnsiTheme="majorHAnsi" w:cstheme="majorBidi"/>
          <w:b/>
          <w:color w:val="262626" w:themeColor="text1" w:themeTint="D9"/>
          <w:sz w:val="22"/>
          <w:szCs w:val="24"/>
          <w:lang w:val="fr-FR"/>
        </w:rPr>
      </w:pPr>
      <w:r w:rsidRPr="003A5DB9">
        <w:rPr>
          <w:rFonts w:asciiTheme="majorHAnsi" w:eastAsiaTheme="majorEastAsia" w:hAnsiTheme="majorHAnsi" w:cstheme="majorBidi"/>
          <w:b/>
          <w:color w:val="262626" w:themeColor="text1" w:themeTint="D9"/>
          <w:sz w:val="22"/>
          <w:szCs w:val="24"/>
          <w:lang w:val="fr-FR"/>
        </w:rPr>
        <w:t>Situation actuelle</w:t>
      </w:r>
    </w:p>
    <w:p w14:paraId="37FA3119" w14:textId="0B3E0761" w:rsidR="00611BD3" w:rsidRPr="003A5DB9" w:rsidRDefault="00C96DC9" w:rsidP="002613E9">
      <w:pPr>
        <w:rPr>
          <w:lang w:val="fr-FR"/>
        </w:rPr>
      </w:pPr>
      <w:r w:rsidRPr="003A5DB9">
        <w:rPr>
          <w:lang w:val="fr-FR"/>
        </w:rPr>
        <w:t xml:space="preserve">Nous essayons de </w:t>
      </w:r>
      <w:r w:rsidR="00E2468C" w:rsidRPr="003A5DB9">
        <w:rPr>
          <w:lang w:val="fr-FR"/>
        </w:rPr>
        <w:t>tout séparer</w:t>
      </w:r>
      <w:r w:rsidRPr="003A5DB9">
        <w:rPr>
          <w:lang w:val="fr-FR"/>
        </w:rPr>
        <w:t xml:space="preserve"> au maximum, mais nous avons vu que tout était </w:t>
      </w:r>
      <w:r w:rsidR="007A004D" w:rsidRPr="003A5DB9">
        <w:rPr>
          <w:lang w:val="fr-FR"/>
        </w:rPr>
        <w:t>lié de façon incohérente :</w:t>
      </w:r>
    </w:p>
    <w:p w14:paraId="67ED95CC" w14:textId="2FEC7A6E" w:rsidR="007A004D" w:rsidRPr="003A5DB9" w:rsidRDefault="007A004D" w:rsidP="002613E9">
      <w:pPr>
        <w:pStyle w:val="Prrafodelista"/>
        <w:numPr>
          <w:ilvl w:val="0"/>
          <w:numId w:val="16"/>
        </w:numPr>
        <w:rPr>
          <w:lang w:val="fr-FR"/>
        </w:rPr>
      </w:pPr>
      <w:r w:rsidRPr="003A5DB9">
        <w:rPr>
          <w:lang w:val="fr-FR"/>
        </w:rPr>
        <w:t xml:space="preserve">Toutes les lignes </w:t>
      </w:r>
      <w:r w:rsidR="00E30A3F" w:rsidRPr="003A5DB9">
        <w:rPr>
          <w:lang w:val="fr-FR"/>
        </w:rPr>
        <w:t xml:space="preserve">téléphoniques </w:t>
      </w:r>
      <w:r w:rsidRPr="003A5DB9">
        <w:rPr>
          <w:lang w:val="fr-FR"/>
        </w:rPr>
        <w:t>sont au nom d’</w:t>
      </w:r>
      <w:proofErr w:type="spellStart"/>
      <w:r w:rsidRPr="003A5DB9">
        <w:rPr>
          <w:lang w:val="fr-FR"/>
        </w:rPr>
        <w:t>Actua</w:t>
      </w:r>
      <w:proofErr w:type="spellEnd"/>
    </w:p>
    <w:p w14:paraId="1347FC6F" w14:textId="1069F49F" w:rsidR="007A004D" w:rsidRPr="003A5DB9" w:rsidRDefault="00E30A3F" w:rsidP="002613E9">
      <w:pPr>
        <w:pStyle w:val="Prrafodelista"/>
        <w:numPr>
          <w:ilvl w:val="0"/>
          <w:numId w:val="16"/>
        </w:numPr>
        <w:rPr>
          <w:lang w:val="fr-FR"/>
        </w:rPr>
      </w:pPr>
      <w:r w:rsidRPr="003A5DB9">
        <w:rPr>
          <w:lang w:val="fr-FR"/>
        </w:rPr>
        <w:t>Les ordinateurs sont au nom d’Aura</w:t>
      </w:r>
    </w:p>
    <w:p w14:paraId="4BDA3AD2" w14:textId="2E4480B1" w:rsidR="00E30A3F" w:rsidRPr="003A5DB9" w:rsidRDefault="00E30A3F" w:rsidP="002613E9">
      <w:pPr>
        <w:pStyle w:val="Prrafodelista"/>
        <w:numPr>
          <w:ilvl w:val="0"/>
          <w:numId w:val="16"/>
        </w:numPr>
        <w:rPr>
          <w:lang w:val="fr-FR"/>
        </w:rPr>
      </w:pPr>
      <w:r w:rsidRPr="003A5DB9">
        <w:rPr>
          <w:lang w:val="fr-FR"/>
        </w:rPr>
        <w:t>Les photocopieuses au nom d’Aura</w:t>
      </w:r>
    </w:p>
    <w:p w14:paraId="77DEABD1" w14:textId="072DBEB9" w:rsidR="00E30A3F" w:rsidRPr="003A5DB9" w:rsidRDefault="00E30A3F" w:rsidP="002613E9">
      <w:pPr>
        <w:pStyle w:val="Prrafodelista"/>
        <w:numPr>
          <w:ilvl w:val="0"/>
          <w:numId w:val="16"/>
        </w:numPr>
        <w:rPr>
          <w:lang w:val="fr-FR"/>
        </w:rPr>
      </w:pPr>
      <w:r w:rsidRPr="003A5DB9">
        <w:rPr>
          <w:lang w:val="fr-FR"/>
        </w:rPr>
        <w:t>Le département légal au nom de Smart IB</w:t>
      </w:r>
    </w:p>
    <w:p w14:paraId="08EFF5D9" w14:textId="00FA6A5F" w:rsidR="00E30A3F" w:rsidRPr="003A5DB9" w:rsidRDefault="00E30A3F" w:rsidP="002613E9">
      <w:pPr>
        <w:pStyle w:val="Prrafodelista"/>
        <w:numPr>
          <w:ilvl w:val="0"/>
          <w:numId w:val="16"/>
        </w:numPr>
        <w:rPr>
          <w:lang w:val="fr-FR"/>
        </w:rPr>
      </w:pPr>
      <w:r w:rsidRPr="003A5DB9">
        <w:rPr>
          <w:lang w:val="fr-FR"/>
        </w:rPr>
        <w:t>Les questions informatiques au nom d’Aura</w:t>
      </w:r>
    </w:p>
    <w:p w14:paraId="2C2CE16A" w14:textId="685CE619" w:rsidR="00E30A3F" w:rsidRPr="003A5DB9" w:rsidRDefault="0092422E" w:rsidP="002613E9">
      <w:pPr>
        <w:rPr>
          <w:lang w:val="fr-FR"/>
        </w:rPr>
      </w:pPr>
      <w:r w:rsidRPr="003A5DB9">
        <w:rPr>
          <w:lang w:val="fr-FR"/>
        </w:rPr>
        <w:t xml:space="preserve">Nous avons un unique contrat avec chaque fournisseur pour une utilisation </w:t>
      </w:r>
      <w:r w:rsidR="00BA0590">
        <w:rPr>
          <w:lang w:val="fr-FR"/>
        </w:rPr>
        <w:t xml:space="preserve">partagée par l’ensemble des </w:t>
      </w:r>
      <w:r w:rsidRPr="003A5DB9">
        <w:rPr>
          <w:lang w:val="fr-FR"/>
        </w:rPr>
        <w:t xml:space="preserve">coopératives. </w:t>
      </w:r>
      <w:r w:rsidR="006627BA" w:rsidRPr="003A5DB9">
        <w:rPr>
          <w:lang w:val="fr-FR"/>
        </w:rPr>
        <w:t xml:space="preserve">Les fournisseurs </w:t>
      </w:r>
      <w:r w:rsidR="00557353" w:rsidRPr="003A5DB9">
        <w:rPr>
          <w:lang w:val="fr-FR"/>
        </w:rPr>
        <w:t>ne</w:t>
      </w:r>
      <w:r w:rsidR="006627BA" w:rsidRPr="003A5DB9">
        <w:rPr>
          <w:lang w:val="fr-FR"/>
        </w:rPr>
        <w:t xml:space="preserve"> nous laissent pas séparer les contrats, </w:t>
      </w:r>
      <w:r w:rsidR="001B6E50" w:rsidRPr="003A5DB9">
        <w:rPr>
          <w:lang w:val="fr-FR"/>
        </w:rPr>
        <w:t xml:space="preserve">nous avons "x" </w:t>
      </w:r>
      <w:r w:rsidR="001B6E50" w:rsidRPr="003A5DB9">
        <w:rPr>
          <w:lang w:val="fr-FR"/>
        </w:rPr>
        <w:t>choses sous contrat</w:t>
      </w:r>
      <w:r w:rsidR="001B6E50" w:rsidRPr="003A5DB9">
        <w:rPr>
          <w:lang w:val="fr-FR"/>
        </w:rPr>
        <w:t xml:space="preserve"> et si nous voulons le subroger à Smart </w:t>
      </w:r>
      <w:proofErr w:type="spellStart"/>
      <w:r w:rsidR="001B6E50" w:rsidRPr="003A5DB9">
        <w:rPr>
          <w:lang w:val="fr-FR"/>
        </w:rPr>
        <w:t>Ib</w:t>
      </w:r>
      <w:proofErr w:type="spellEnd"/>
      <w:r w:rsidR="001B6E50" w:rsidRPr="003A5DB9">
        <w:rPr>
          <w:lang w:val="fr-FR"/>
        </w:rPr>
        <w:t xml:space="preserve">, </w:t>
      </w:r>
      <w:r w:rsidR="00A3167B" w:rsidRPr="003A5DB9">
        <w:rPr>
          <w:lang w:val="fr-FR"/>
        </w:rPr>
        <w:t>on</w:t>
      </w:r>
      <w:r w:rsidR="001B6E50" w:rsidRPr="003A5DB9">
        <w:rPr>
          <w:lang w:val="fr-FR"/>
        </w:rPr>
        <w:t xml:space="preserve"> doit </w:t>
      </w:r>
      <w:r w:rsidR="00A3167B" w:rsidRPr="003A5DB9">
        <w:rPr>
          <w:lang w:val="fr-FR"/>
        </w:rPr>
        <w:t>reprendre le contrat en entier</w:t>
      </w:r>
      <w:r w:rsidR="001B6E50" w:rsidRPr="003A5DB9">
        <w:rPr>
          <w:lang w:val="fr-FR"/>
        </w:rPr>
        <w:t xml:space="preserve">. Nous y travaillons. </w:t>
      </w:r>
      <w:r w:rsidR="00A3167B" w:rsidRPr="003A5DB9">
        <w:rPr>
          <w:lang w:val="fr-FR"/>
        </w:rPr>
        <w:t xml:space="preserve">Nous sommes en train de </w:t>
      </w:r>
      <w:r w:rsidR="00451BC4" w:rsidRPr="003A5DB9">
        <w:rPr>
          <w:lang w:val="fr-FR"/>
        </w:rPr>
        <w:t xml:space="preserve">gérer la fin de chaque contrat fournisseur et d’en faire des </w:t>
      </w:r>
      <w:r w:rsidR="00BA0590" w:rsidRPr="003A5DB9">
        <w:rPr>
          <w:lang w:val="fr-FR"/>
        </w:rPr>
        <w:t>nouveaux,</w:t>
      </w:r>
      <w:r w:rsidR="001B6E50" w:rsidRPr="003A5DB9">
        <w:rPr>
          <w:lang w:val="fr-FR"/>
        </w:rPr>
        <w:t xml:space="preserve"> mais c'est un processus </w:t>
      </w:r>
      <w:r w:rsidR="00451BC4" w:rsidRPr="003A5DB9">
        <w:rPr>
          <w:lang w:val="fr-FR"/>
        </w:rPr>
        <w:t>long et en</w:t>
      </w:r>
      <w:r w:rsidR="001B6E50" w:rsidRPr="003A5DB9">
        <w:rPr>
          <w:lang w:val="fr-FR"/>
        </w:rPr>
        <w:t xml:space="preserve"> transition.</w:t>
      </w:r>
      <w:r w:rsidR="006627BA" w:rsidRPr="003A5DB9">
        <w:rPr>
          <w:lang w:val="fr-FR"/>
        </w:rPr>
        <w:t xml:space="preserve"> </w:t>
      </w:r>
    </w:p>
    <w:p w14:paraId="460DBBBA" w14:textId="56E95611" w:rsidR="00451BC4" w:rsidRPr="003A5DB9" w:rsidRDefault="00412E5D" w:rsidP="002613E9">
      <w:pPr>
        <w:rPr>
          <w:lang w:val="fr-FR"/>
        </w:rPr>
      </w:pPr>
      <w:r w:rsidRPr="003A5DB9">
        <w:rPr>
          <w:lang w:val="fr-FR"/>
        </w:rPr>
        <w:t xml:space="preserve">La dissolution ou la liquidation des </w:t>
      </w:r>
      <w:r w:rsidRPr="003A5DB9">
        <w:rPr>
          <w:lang w:val="fr-FR"/>
        </w:rPr>
        <w:t xml:space="preserve">autres </w:t>
      </w:r>
      <w:r w:rsidRPr="003A5DB9">
        <w:rPr>
          <w:lang w:val="fr-FR"/>
        </w:rPr>
        <w:t xml:space="preserve">coopératives </w:t>
      </w:r>
      <w:r w:rsidR="004E3E67" w:rsidRPr="003A5DB9">
        <w:rPr>
          <w:lang w:val="fr-FR"/>
        </w:rPr>
        <w:t>est</w:t>
      </w:r>
      <w:r w:rsidRPr="003A5DB9">
        <w:rPr>
          <w:lang w:val="fr-FR"/>
        </w:rPr>
        <w:t xml:space="preserve"> également </w:t>
      </w:r>
      <w:r w:rsidR="00BA0590" w:rsidRPr="003A5DB9">
        <w:rPr>
          <w:lang w:val="fr-FR"/>
        </w:rPr>
        <w:t>liée</w:t>
      </w:r>
      <w:r w:rsidRPr="003A5DB9">
        <w:rPr>
          <w:lang w:val="fr-FR"/>
        </w:rPr>
        <w:t xml:space="preserve"> à Aura </w:t>
      </w:r>
      <w:proofErr w:type="spellStart"/>
      <w:r w:rsidRPr="003A5DB9">
        <w:rPr>
          <w:lang w:val="fr-FR"/>
        </w:rPr>
        <w:t>Ett</w:t>
      </w:r>
      <w:proofErr w:type="spellEnd"/>
      <w:r w:rsidRPr="003A5DB9">
        <w:rPr>
          <w:lang w:val="fr-FR"/>
        </w:rPr>
        <w:t xml:space="preserve">, car si ce n'était pas le cas, à Smart </w:t>
      </w:r>
      <w:proofErr w:type="spellStart"/>
      <w:r w:rsidRPr="003A5DB9">
        <w:rPr>
          <w:lang w:val="fr-FR"/>
        </w:rPr>
        <w:t>Ib</w:t>
      </w:r>
      <w:proofErr w:type="spellEnd"/>
      <w:r w:rsidR="00520CF2" w:rsidRPr="003A5DB9">
        <w:rPr>
          <w:lang w:val="fr-FR"/>
        </w:rPr>
        <w:t xml:space="preserve"> on souhaite</w:t>
      </w:r>
      <w:r w:rsidR="00E678A1" w:rsidRPr="003A5DB9">
        <w:rPr>
          <w:lang w:val="fr-FR"/>
        </w:rPr>
        <w:t>rait</w:t>
      </w:r>
      <w:r w:rsidR="00520CF2" w:rsidRPr="003A5DB9">
        <w:rPr>
          <w:lang w:val="fr-FR"/>
        </w:rPr>
        <w:t xml:space="preserve"> qu’entrent</w:t>
      </w:r>
      <w:r w:rsidRPr="003A5DB9">
        <w:rPr>
          <w:lang w:val="fr-FR"/>
        </w:rPr>
        <w:t xml:space="preserve"> dans la structure </w:t>
      </w:r>
      <w:r w:rsidR="00BA0590">
        <w:rPr>
          <w:lang w:val="fr-FR"/>
        </w:rPr>
        <w:t xml:space="preserve">le service de </w:t>
      </w:r>
      <w:r w:rsidRPr="003A5DB9">
        <w:rPr>
          <w:lang w:val="fr-FR"/>
        </w:rPr>
        <w:t xml:space="preserve">Prévention des risques </w:t>
      </w:r>
      <w:r w:rsidRPr="003A5DB9">
        <w:rPr>
          <w:lang w:val="fr-FR"/>
        </w:rPr>
        <w:lastRenderedPageBreak/>
        <w:t xml:space="preserve">du travail, </w:t>
      </w:r>
      <w:r w:rsidR="00BA0590">
        <w:rPr>
          <w:lang w:val="fr-FR"/>
        </w:rPr>
        <w:t xml:space="preserve">le département de </w:t>
      </w:r>
      <w:r w:rsidRPr="003A5DB9">
        <w:rPr>
          <w:lang w:val="fr-FR"/>
        </w:rPr>
        <w:t xml:space="preserve">comptabilité et </w:t>
      </w:r>
      <w:r w:rsidR="00BA0590">
        <w:rPr>
          <w:lang w:val="fr-FR"/>
        </w:rPr>
        <w:t xml:space="preserve">de </w:t>
      </w:r>
      <w:r w:rsidR="00520CF2" w:rsidRPr="003A5DB9">
        <w:rPr>
          <w:lang w:val="fr-FR"/>
        </w:rPr>
        <w:t>ressources humaines</w:t>
      </w:r>
      <w:r w:rsidRPr="003A5DB9">
        <w:rPr>
          <w:lang w:val="fr-FR"/>
        </w:rPr>
        <w:t>. (</w:t>
      </w:r>
      <w:r w:rsidR="00B747D6">
        <w:rPr>
          <w:lang w:val="fr-FR"/>
        </w:rPr>
        <w:t xml:space="preserve">pas de grande différence pour nous </w:t>
      </w:r>
      <w:r w:rsidR="00E678A1" w:rsidRPr="003A5DB9">
        <w:rPr>
          <w:lang w:val="fr-FR"/>
        </w:rPr>
        <w:t>de</w:t>
      </w:r>
      <w:r w:rsidRPr="003A5DB9">
        <w:rPr>
          <w:lang w:val="fr-FR"/>
        </w:rPr>
        <w:t xml:space="preserve"> payer une facture</w:t>
      </w:r>
      <w:r w:rsidR="00F6202D">
        <w:rPr>
          <w:lang w:val="fr-FR"/>
        </w:rPr>
        <w:t xml:space="preserve"> par département </w:t>
      </w:r>
      <w:r w:rsidRPr="003A5DB9">
        <w:rPr>
          <w:lang w:val="fr-FR"/>
        </w:rPr>
        <w:t>qu</w:t>
      </w:r>
      <w:r w:rsidR="00E678A1" w:rsidRPr="003A5DB9">
        <w:rPr>
          <w:lang w:val="fr-FR"/>
        </w:rPr>
        <w:t>e de</w:t>
      </w:r>
      <w:r w:rsidRPr="003A5DB9">
        <w:rPr>
          <w:lang w:val="fr-FR"/>
        </w:rPr>
        <w:t xml:space="preserve"> les payer directement à partir de la structure)</w:t>
      </w:r>
    </w:p>
    <w:p w14:paraId="2FDE929E" w14:textId="16EC9B06" w:rsidR="001C6E53" w:rsidRPr="003A5DB9" w:rsidRDefault="001C6E53" w:rsidP="001C6E53">
      <w:pPr>
        <w:rPr>
          <w:b/>
          <w:color w:val="262626" w:themeColor="text1" w:themeTint="D9"/>
          <w:sz w:val="32"/>
          <w:szCs w:val="32"/>
          <w:lang w:val="fr-FR"/>
        </w:rPr>
      </w:pPr>
      <w:r w:rsidRPr="003A5DB9">
        <w:rPr>
          <w:b/>
          <w:color w:val="262626" w:themeColor="text1" w:themeTint="D9"/>
          <w:sz w:val="32"/>
          <w:szCs w:val="32"/>
          <w:lang w:val="fr-FR"/>
        </w:rPr>
        <w:t>DISSOLUTION DU GROUPE SMART</w:t>
      </w:r>
    </w:p>
    <w:p w14:paraId="10E07086" w14:textId="21F930F5" w:rsidR="001C6E53" w:rsidRPr="003A5DB9" w:rsidRDefault="005967A7" w:rsidP="004C716C">
      <w:pPr>
        <w:rPr>
          <w:lang w:val="fr-FR"/>
        </w:rPr>
      </w:pPr>
      <w:r w:rsidRPr="003A5DB9">
        <w:rPr>
          <w:lang w:val="fr-FR"/>
        </w:rPr>
        <w:t>Puisqu’il n’existe pas de Groupe Coopératif Smart, nous n’avons pas à le dissoudre</w:t>
      </w:r>
      <w:r w:rsidR="00CC749F" w:rsidRPr="003A5DB9">
        <w:rPr>
          <w:lang w:val="fr-FR"/>
        </w:rPr>
        <w:t xml:space="preserve"> </w:t>
      </w:r>
      <w:r w:rsidR="00E65500" w:rsidRPr="003A5DB9">
        <w:rPr>
          <w:lang w:val="fr-FR"/>
        </w:rPr>
        <w:t>légalement</w:t>
      </w:r>
      <w:r w:rsidR="00CC749F" w:rsidRPr="003A5DB9">
        <w:rPr>
          <w:lang w:val="fr-FR"/>
        </w:rPr>
        <w:t>, mais nous devons faire très attention aux ressources d</w:t>
      </w:r>
      <w:r w:rsidR="00E65500" w:rsidRPr="003A5DB9">
        <w:rPr>
          <w:lang w:val="fr-FR"/>
        </w:rPr>
        <w:t>e</w:t>
      </w:r>
      <w:r w:rsidR="00CC749F" w:rsidRPr="003A5DB9">
        <w:rPr>
          <w:lang w:val="fr-FR"/>
        </w:rPr>
        <w:t xml:space="preserve"> personnel </w:t>
      </w:r>
      <w:r w:rsidR="00E65500" w:rsidRPr="003A5DB9">
        <w:rPr>
          <w:lang w:val="fr-FR"/>
        </w:rPr>
        <w:t xml:space="preserve">de Smart </w:t>
      </w:r>
      <w:proofErr w:type="spellStart"/>
      <w:r w:rsidR="00E65500" w:rsidRPr="003A5DB9">
        <w:rPr>
          <w:lang w:val="fr-FR"/>
        </w:rPr>
        <w:t>Ib</w:t>
      </w:r>
      <w:proofErr w:type="spellEnd"/>
      <w:r w:rsidR="00E65500" w:rsidRPr="003A5DB9">
        <w:rPr>
          <w:lang w:val="fr-FR"/>
        </w:rPr>
        <w:t>.</w:t>
      </w:r>
    </w:p>
    <w:p w14:paraId="47D6E77E" w14:textId="5A7E404A" w:rsidR="00E65500" w:rsidRPr="003A5DB9" w:rsidRDefault="00E65500" w:rsidP="004C716C">
      <w:pPr>
        <w:rPr>
          <w:lang w:val="fr-FR"/>
        </w:rPr>
      </w:pPr>
      <w:r w:rsidRPr="003A5DB9">
        <w:rPr>
          <w:lang w:val="fr-FR"/>
        </w:rPr>
        <w:t>Nous ne pouvons pas dissoudre les coopératives restantes pour les raisons suivantes :</w:t>
      </w:r>
    </w:p>
    <w:p w14:paraId="7009BA0A" w14:textId="5EB660BF" w:rsidR="00A1693F" w:rsidRPr="003A5DB9" w:rsidRDefault="004C716C" w:rsidP="00A1693F">
      <w:pPr>
        <w:rPr>
          <w:lang w:val="fr-FR"/>
        </w:rPr>
      </w:pPr>
      <w:proofErr w:type="spellStart"/>
      <w:r w:rsidRPr="003A5DB9">
        <w:rPr>
          <w:b/>
          <w:bCs/>
          <w:lang w:val="fr-FR"/>
        </w:rPr>
        <w:t>Cooplabora</w:t>
      </w:r>
      <w:proofErr w:type="spellEnd"/>
      <w:r w:rsidR="00F6202D">
        <w:rPr>
          <w:b/>
          <w:bCs/>
          <w:lang w:val="fr-FR"/>
        </w:rPr>
        <w:t xml:space="preserve"> </w:t>
      </w:r>
      <w:r w:rsidRPr="003A5DB9">
        <w:rPr>
          <w:b/>
          <w:bCs/>
          <w:lang w:val="fr-FR"/>
        </w:rPr>
        <w:t>:</w:t>
      </w:r>
      <w:r w:rsidRPr="003A5DB9">
        <w:rPr>
          <w:lang w:val="fr-FR"/>
        </w:rPr>
        <w:t xml:space="preserve"> </w:t>
      </w:r>
      <w:r w:rsidR="00A1693F" w:rsidRPr="003A5DB9">
        <w:rPr>
          <w:lang w:val="fr-FR"/>
        </w:rPr>
        <w:t>Aura</w:t>
      </w:r>
      <w:r w:rsidR="00E2468C" w:rsidRPr="003A5DB9">
        <w:rPr>
          <w:lang w:val="fr-FR"/>
        </w:rPr>
        <w:t xml:space="preserve"> doit à</w:t>
      </w:r>
      <w:r w:rsidR="00A1693F" w:rsidRPr="003A5DB9">
        <w:rPr>
          <w:lang w:val="fr-FR"/>
        </w:rPr>
        <w:t xml:space="preserve"> </w:t>
      </w:r>
      <w:proofErr w:type="spellStart"/>
      <w:r w:rsidR="00F6202D" w:rsidRPr="003A5DB9">
        <w:rPr>
          <w:lang w:val="fr-FR"/>
        </w:rPr>
        <w:t>Cooplabora</w:t>
      </w:r>
      <w:proofErr w:type="spellEnd"/>
      <w:r w:rsidR="00F6202D" w:rsidRPr="003A5DB9">
        <w:rPr>
          <w:lang w:val="fr-FR"/>
        </w:rPr>
        <w:t xml:space="preserve"> 63.712</w:t>
      </w:r>
      <w:r w:rsidR="00A1693F" w:rsidRPr="003A5DB9">
        <w:rPr>
          <w:b/>
          <w:bCs/>
          <w:lang w:val="fr-FR"/>
        </w:rPr>
        <w:t>,79 €</w:t>
      </w:r>
      <w:r w:rsidR="00E2468C" w:rsidRPr="003A5DB9">
        <w:rPr>
          <w:b/>
          <w:bCs/>
          <w:lang w:val="fr-FR"/>
        </w:rPr>
        <w:t xml:space="preserve"> </w:t>
      </w:r>
      <w:r w:rsidR="003A373B" w:rsidRPr="003A5DB9">
        <w:rPr>
          <w:lang w:val="fr-FR"/>
        </w:rPr>
        <w:t>q</w:t>
      </w:r>
      <w:r w:rsidR="00E2468C" w:rsidRPr="003A5DB9">
        <w:rPr>
          <w:lang w:val="fr-FR"/>
        </w:rPr>
        <w:t xml:space="preserve">ui </w:t>
      </w:r>
      <w:r w:rsidR="003A373B" w:rsidRPr="003A5DB9">
        <w:rPr>
          <w:lang w:val="fr-FR"/>
        </w:rPr>
        <w:t>correspondent</w:t>
      </w:r>
      <w:r w:rsidR="00E2468C" w:rsidRPr="003A5DB9">
        <w:rPr>
          <w:lang w:val="fr-FR"/>
        </w:rPr>
        <w:t xml:space="preserve"> aux services de comptabilité et ressources </w:t>
      </w:r>
      <w:r w:rsidR="003A373B" w:rsidRPr="003A5DB9">
        <w:rPr>
          <w:lang w:val="fr-FR"/>
        </w:rPr>
        <w:t>humaines</w:t>
      </w:r>
      <w:r w:rsidR="00E2468C" w:rsidRPr="003A5DB9">
        <w:rPr>
          <w:lang w:val="fr-FR"/>
        </w:rPr>
        <w:t xml:space="preserve"> </w:t>
      </w:r>
      <w:r w:rsidR="003A373B" w:rsidRPr="003A5DB9">
        <w:rPr>
          <w:lang w:val="fr-FR"/>
        </w:rPr>
        <w:t>depuis octobre 2019.</w:t>
      </w:r>
      <w:r w:rsidR="007D3D63" w:rsidRPr="003A5DB9">
        <w:rPr>
          <w:lang w:val="fr-FR"/>
        </w:rPr>
        <w:t xml:space="preserve"> </w:t>
      </w:r>
    </w:p>
    <w:p w14:paraId="568ED45E" w14:textId="2376A6D9" w:rsidR="003A373B" w:rsidRPr="003A5DB9" w:rsidRDefault="001A6996" w:rsidP="00A1693F">
      <w:pPr>
        <w:rPr>
          <w:lang w:val="fr-FR"/>
        </w:rPr>
      </w:pPr>
      <w:r w:rsidRPr="003A5DB9">
        <w:rPr>
          <w:lang w:val="fr-FR"/>
        </w:rPr>
        <w:t>L'</w:t>
      </w:r>
      <w:r w:rsidR="00AB7AFE" w:rsidRPr="003A5DB9">
        <w:rPr>
          <w:lang w:val="fr-FR"/>
        </w:rPr>
        <w:t>administrateur</w:t>
      </w:r>
      <w:r w:rsidRPr="003A5DB9">
        <w:rPr>
          <w:lang w:val="fr-FR"/>
        </w:rPr>
        <w:t xml:space="preserve"> de la </w:t>
      </w:r>
      <w:r w:rsidR="00AB7AFE" w:rsidRPr="003A5DB9">
        <w:rPr>
          <w:lang w:val="fr-FR"/>
        </w:rPr>
        <w:t>liquidation</w:t>
      </w:r>
      <w:r w:rsidRPr="003A5DB9">
        <w:rPr>
          <w:lang w:val="fr-FR"/>
        </w:rPr>
        <w:t xml:space="preserve"> dit qu’il n’est pas nécessaire de payer </w:t>
      </w:r>
      <w:proofErr w:type="spellStart"/>
      <w:r w:rsidRPr="003A5DB9">
        <w:rPr>
          <w:lang w:val="fr-FR"/>
        </w:rPr>
        <w:t>Cooplabora</w:t>
      </w:r>
      <w:proofErr w:type="spellEnd"/>
      <w:r w:rsidRPr="003A5DB9">
        <w:rPr>
          <w:lang w:val="fr-FR"/>
        </w:rPr>
        <w:t xml:space="preserve">. </w:t>
      </w:r>
      <w:r w:rsidR="00F5234F" w:rsidRPr="003A5DB9">
        <w:rPr>
          <w:lang w:val="fr-FR"/>
        </w:rPr>
        <w:t xml:space="preserve">Son avis est </w:t>
      </w:r>
      <w:r w:rsidR="00321BD1" w:rsidRPr="003A5DB9">
        <w:rPr>
          <w:lang w:val="fr-FR"/>
        </w:rPr>
        <w:t>basé sur le fait que José Manuel lui a demandé de ne pas payer</w:t>
      </w:r>
      <w:r w:rsidR="00F53C18" w:rsidRPr="003A5DB9">
        <w:rPr>
          <w:lang w:val="fr-FR"/>
        </w:rPr>
        <w:t xml:space="preserve">, il l’a </w:t>
      </w:r>
      <w:r w:rsidR="00F6202D">
        <w:rPr>
          <w:lang w:val="fr-FR"/>
        </w:rPr>
        <w:t>affirmé</w:t>
      </w:r>
      <w:r w:rsidR="00F53C18" w:rsidRPr="003A5DB9">
        <w:rPr>
          <w:lang w:val="fr-FR"/>
        </w:rPr>
        <w:t xml:space="preserve"> par téléphone à Carlos. </w:t>
      </w:r>
      <w:r w:rsidR="00F6202D">
        <w:rPr>
          <w:lang w:val="fr-FR"/>
        </w:rPr>
        <w:t>l</w:t>
      </w:r>
      <w:r w:rsidR="00F53C18" w:rsidRPr="003A5DB9">
        <w:rPr>
          <w:lang w:val="fr-FR"/>
        </w:rPr>
        <w:t>a raison</w:t>
      </w:r>
      <w:r w:rsidR="00F6202D">
        <w:rPr>
          <w:lang w:val="fr-FR"/>
        </w:rPr>
        <w:t xml:space="preserve"> invoquée</w:t>
      </w:r>
      <w:r w:rsidR="00F53C18" w:rsidRPr="003A5DB9">
        <w:rPr>
          <w:lang w:val="fr-FR"/>
        </w:rPr>
        <w:t xml:space="preserve"> : </w:t>
      </w:r>
      <w:r w:rsidR="00140F68" w:rsidRPr="003A5DB9">
        <w:rPr>
          <w:lang w:val="fr-FR"/>
        </w:rPr>
        <w:t xml:space="preserve">il a </w:t>
      </w:r>
      <w:r w:rsidR="00AB7AFE" w:rsidRPr="003A5DB9">
        <w:rPr>
          <w:lang w:val="fr-FR"/>
        </w:rPr>
        <w:t>expliqué</w:t>
      </w:r>
      <w:r w:rsidR="00140F68" w:rsidRPr="003A5DB9">
        <w:rPr>
          <w:lang w:val="fr-FR"/>
        </w:rPr>
        <w:t xml:space="preserve"> à </w:t>
      </w:r>
      <w:r w:rsidR="00AB7AFE" w:rsidRPr="003A5DB9">
        <w:rPr>
          <w:lang w:val="fr-FR"/>
        </w:rPr>
        <w:t>l</w:t>
      </w:r>
      <w:r w:rsidR="00AB7AFE" w:rsidRPr="003A5DB9">
        <w:rPr>
          <w:lang w:val="fr-FR"/>
        </w:rPr>
        <w:t>'administrateur de la liquidation</w:t>
      </w:r>
      <w:r w:rsidR="00140F68" w:rsidRPr="003A5DB9">
        <w:rPr>
          <w:lang w:val="fr-FR"/>
        </w:rPr>
        <w:t xml:space="preserve"> </w:t>
      </w:r>
      <w:r w:rsidR="00AB7AFE" w:rsidRPr="003A5DB9">
        <w:rPr>
          <w:lang w:val="fr-FR"/>
        </w:rPr>
        <w:t>qu’AURA</w:t>
      </w:r>
      <w:r w:rsidR="00140F68" w:rsidRPr="003A5DB9">
        <w:rPr>
          <w:lang w:val="fr-FR"/>
        </w:rPr>
        <w:t xml:space="preserve"> a payé pendant des </w:t>
      </w:r>
      <w:r w:rsidR="00AB7AFE" w:rsidRPr="003A5DB9">
        <w:rPr>
          <w:lang w:val="fr-FR"/>
        </w:rPr>
        <w:t>années</w:t>
      </w:r>
      <w:r w:rsidR="00140F68" w:rsidRPr="003A5DB9">
        <w:rPr>
          <w:lang w:val="fr-FR"/>
        </w:rPr>
        <w:t xml:space="preserve"> pour le </w:t>
      </w:r>
      <w:r w:rsidR="006E5A10" w:rsidRPr="003A5DB9">
        <w:rPr>
          <w:lang w:val="fr-FR"/>
        </w:rPr>
        <w:t>maintien</w:t>
      </w:r>
      <w:r w:rsidR="00140F68" w:rsidRPr="003A5DB9">
        <w:rPr>
          <w:lang w:val="fr-FR"/>
        </w:rPr>
        <w:t xml:space="preserve"> de la </w:t>
      </w:r>
      <w:r w:rsidR="00AB7AFE" w:rsidRPr="003A5DB9">
        <w:rPr>
          <w:lang w:val="fr-FR"/>
        </w:rPr>
        <w:t>structure</w:t>
      </w:r>
      <w:r w:rsidR="00140F68" w:rsidRPr="003A5DB9">
        <w:rPr>
          <w:lang w:val="fr-FR"/>
        </w:rPr>
        <w:t xml:space="preserve"> de Smart </w:t>
      </w:r>
      <w:proofErr w:type="spellStart"/>
      <w:r w:rsidR="00140F68" w:rsidRPr="003A5DB9">
        <w:rPr>
          <w:lang w:val="fr-FR"/>
        </w:rPr>
        <w:t>Ib</w:t>
      </w:r>
      <w:proofErr w:type="spellEnd"/>
      <w:r w:rsidR="006E5A10" w:rsidRPr="003A5DB9">
        <w:rPr>
          <w:lang w:val="fr-FR"/>
        </w:rPr>
        <w:t xml:space="preserve">, donc que le payement ne doit pas être fait. </w:t>
      </w:r>
      <w:r w:rsidR="00AB7AFE" w:rsidRPr="003A5DB9">
        <w:rPr>
          <w:lang w:val="fr-FR"/>
        </w:rPr>
        <w:t>Mais c’est faux, puisque c’est lui-même qui avait annoncé les règles de répartition des coûts.</w:t>
      </w:r>
    </w:p>
    <w:p w14:paraId="7021A7E6" w14:textId="3659EC6A" w:rsidR="00AB7AFE" w:rsidRPr="003A5DB9" w:rsidRDefault="00AB7AFE" w:rsidP="00A1693F">
      <w:pPr>
        <w:rPr>
          <w:lang w:val="fr-FR"/>
        </w:rPr>
      </w:pPr>
      <w:r w:rsidRPr="003A5DB9">
        <w:rPr>
          <w:lang w:val="fr-FR"/>
        </w:rPr>
        <w:t xml:space="preserve">Ce fait nous a </w:t>
      </w:r>
      <w:r w:rsidR="00C7131D" w:rsidRPr="003A5DB9">
        <w:rPr>
          <w:lang w:val="fr-FR"/>
        </w:rPr>
        <w:t>inquiétées</w:t>
      </w:r>
      <w:r w:rsidR="001F0FEB" w:rsidRPr="003A5DB9">
        <w:rPr>
          <w:lang w:val="fr-FR"/>
        </w:rPr>
        <w:t>, car au moment de cet</w:t>
      </w:r>
      <w:r w:rsidR="00937B60" w:rsidRPr="003A5DB9">
        <w:rPr>
          <w:lang w:val="fr-FR"/>
        </w:rPr>
        <w:t xml:space="preserve">te opinion, José </w:t>
      </w:r>
      <w:r w:rsidR="00C7131D" w:rsidRPr="003A5DB9">
        <w:rPr>
          <w:lang w:val="fr-FR"/>
        </w:rPr>
        <w:t>Manuel</w:t>
      </w:r>
      <w:r w:rsidR="00937B60" w:rsidRPr="003A5DB9">
        <w:rPr>
          <w:lang w:val="fr-FR"/>
        </w:rPr>
        <w:t xml:space="preserve"> était président et de Smart </w:t>
      </w:r>
      <w:proofErr w:type="spellStart"/>
      <w:r w:rsidR="00937B60" w:rsidRPr="003A5DB9">
        <w:rPr>
          <w:lang w:val="fr-FR"/>
        </w:rPr>
        <w:t>Ib</w:t>
      </w:r>
      <w:proofErr w:type="spellEnd"/>
      <w:r w:rsidR="00937B60" w:rsidRPr="003A5DB9">
        <w:rPr>
          <w:lang w:val="fr-FR"/>
        </w:rPr>
        <w:t xml:space="preserve"> et de </w:t>
      </w:r>
      <w:proofErr w:type="spellStart"/>
      <w:r w:rsidR="00937B60" w:rsidRPr="003A5DB9">
        <w:rPr>
          <w:lang w:val="fr-FR"/>
        </w:rPr>
        <w:t>Cooplabora</w:t>
      </w:r>
      <w:proofErr w:type="spellEnd"/>
      <w:r w:rsidR="00937B60" w:rsidRPr="003A5DB9">
        <w:rPr>
          <w:lang w:val="fr-FR"/>
        </w:rPr>
        <w:t xml:space="preserve">. </w:t>
      </w:r>
      <w:r w:rsidR="00C7131D" w:rsidRPr="003A5DB9">
        <w:rPr>
          <w:lang w:val="fr-FR"/>
        </w:rPr>
        <w:t>Ceci démontre qu’il ne prend pas en compte la santé économique des coopératives, mais s’occupe de ces propres intérêts.</w:t>
      </w:r>
    </w:p>
    <w:p w14:paraId="59B95D7D" w14:textId="5FCD9702" w:rsidR="00C7131D" w:rsidRPr="003A5DB9" w:rsidRDefault="00C7131D" w:rsidP="00DF5623">
      <w:pPr>
        <w:rPr>
          <w:lang w:val="fr-FR"/>
        </w:rPr>
      </w:pPr>
      <w:r w:rsidRPr="003A5DB9">
        <w:rPr>
          <w:b/>
          <w:bCs/>
          <w:lang w:val="fr-FR"/>
        </w:rPr>
        <w:t>SPM</w:t>
      </w:r>
      <w:r w:rsidRPr="003A5DB9">
        <w:rPr>
          <w:lang w:val="fr-FR"/>
        </w:rPr>
        <w:t xml:space="preserve"> : </w:t>
      </w:r>
      <w:r w:rsidR="00A33CA9" w:rsidRPr="003A5DB9">
        <w:rPr>
          <w:lang w:val="fr-FR"/>
        </w:rPr>
        <w:t xml:space="preserve">Aura doit au SPM </w:t>
      </w:r>
      <w:r w:rsidR="00A33CA9" w:rsidRPr="003A5DB9">
        <w:rPr>
          <w:b/>
          <w:bCs/>
          <w:lang w:val="fr-FR"/>
        </w:rPr>
        <w:t xml:space="preserve">25.526€ </w:t>
      </w:r>
      <w:r w:rsidR="00A33CA9" w:rsidRPr="003A5DB9">
        <w:rPr>
          <w:lang w:val="fr-FR"/>
        </w:rPr>
        <w:t xml:space="preserve">pour les services réalisés depuis septembre 2019. </w:t>
      </w:r>
      <w:r w:rsidR="00893541" w:rsidRPr="003A5DB9">
        <w:rPr>
          <w:lang w:val="fr-FR"/>
        </w:rPr>
        <w:t>L'administrateur de la liquidation</w:t>
      </w:r>
      <w:r w:rsidR="00893541" w:rsidRPr="003A5DB9">
        <w:rPr>
          <w:lang w:val="fr-FR"/>
        </w:rPr>
        <w:t xml:space="preserve"> ne comprend pas </w:t>
      </w:r>
      <w:r w:rsidR="00C21FDF" w:rsidRPr="003A5DB9">
        <w:rPr>
          <w:lang w:val="fr-FR"/>
        </w:rPr>
        <w:t>l</w:t>
      </w:r>
      <w:r w:rsidR="00893541" w:rsidRPr="003A5DB9">
        <w:rPr>
          <w:lang w:val="fr-FR"/>
        </w:rPr>
        <w:t xml:space="preserve">es coûts </w:t>
      </w:r>
      <w:r w:rsidR="00C21FDF" w:rsidRPr="003A5DB9">
        <w:rPr>
          <w:lang w:val="fr-FR"/>
        </w:rPr>
        <w:t>présentés</w:t>
      </w:r>
      <w:r w:rsidR="00893541" w:rsidRPr="003A5DB9">
        <w:rPr>
          <w:lang w:val="fr-FR"/>
        </w:rPr>
        <w:t xml:space="preserve">. </w:t>
      </w:r>
      <w:r w:rsidR="0064682A" w:rsidRPr="003A5DB9">
        <w:rPr>
          <w:lang w:val="fr-FR"/>
        </w:rPr>
        <w:t>L'administrateur de la liquidation</w:t>
      </w:r>
      <w:r w:rsidR="0064682A" w:rsidRPr="003A5DB9">
        <w:rPr>
          <w:lang w:val="fr-FR"/>
        </w:rPr>
        <w:t xml:space="preserve"> voit des factu</w:t>
      </w:r>
      <w:r w:rsidR="007E486D" w:rsidRPr="003A5DB9">
        <w:rPr>
          <w:lang w:val="fr-FR"/>
        </w:rPr>
        <w:t xml:space="preserve">res passées plus élevées, en effet, le coût du SPM se divisait entre les </w:t>
      </w:r>
      <w:r w:rsidR="00C21FDF" w:rsidRPr="003A5DB9">
        <w:rPr>
          <w:lang w:val="fr-FR"/>
        </w:rPr>
        <w:t>coopératives</w:t>
      </w:r>
      <w:r w:rsidR="007E486D" w:rsidRPr="003A5DB9">
        <w:rPr>
          <w:lang w:val="fr-FR"/>
        </w:rPr>
        <w:t xml:space="preserve"> </w:t>
      </w:r>
      <w:r w:rsidR="00CD2CE2" w:rsidRPr="003A5DB9">
        <w:rPr>
          <w:lang w:val="fr-FR"/>
        </w:rPr>
        <w:t xml:space="preserve">de façon proportionnelle à la </w:t>
      </w:r>
      <w:r w:rsidR="00C21FDF" w:rsidRPr="003A5DB9">
        <w:rPr>
          <w:lang w:val="fr-FR"/>
        </w:rPr>
        <w:t>facturation</w:t>
      </w:r>
      <w:r w:rsidR="00CD2CE2" w:rsidRPr="003A5DB9">
        <w:rPr>
          <w:lang w:val="fr-FR"/>
        </w:rPr>
        <w:t xml:space="preserve"> depuis le début comme indiqué par AURA. </w:t>
      </w:r>
      <w:r w:rsidR="00C21FDF" w:rsidRPr="003A5DB9">
        <w:rPr>
          <w:lang w:val="fr-FR"/>
        </w:rPr>
        <w:t xml:space="preserve">Mais dès l’arrivée de </w:t>
      </w:r>
      <w:r w:rsidR="00F6202D">
        <w:rPr>
          <w:lang w:val="fr-FR"/>
        </w:rPr>
        <w:t>l</w:t>
      </w:r>
      <w:r w:rsidR="00C21FDF" w:rsidRPr="003A5DB9">
        <w:rPr>
          <w:lang w:val="fr-FR"/>
        </w:rPr>
        <w:t>'administrateur de la liquidation</w:t>
      </w:r>
      <w:r w:rsidR="00927590" w:rsidRPr="003A5DB9">
        <w:rPr>
          <w:lang w:val="fr-FR"/>
        </w:rPr>
        <w:t xml:space="preserve">, José </w:t>
      </w:r>
      <w:r w:rsidR="00F6202D">
        <w:rPr>
          <w:lang w:val="fr-FR"/>
        </w:rPr>
        <w:t>M</w:t>
      </w:r>
      <w:r w:rsidR="00927590" w:rsidRPr="003A5DB9">
        <w:rPr>
          <w:lang w:val="fr-FR"/>
        </w:rPr>
        <w:t xml:space="preserve">anuel négocie avec </w:t>
      </w:r>
      <w:r w:rsidR="00F6202D">
        <w:rPr>
          <w:lang w:val="fr-FR"/>
        </w:rPr>
        <w:t>SPM</w:t>
      </w:r>
      <w:r w:rsidR="00927590" w:rsidRPr="003A5DB9">
        <w:rPr>
          <w:lang w:val="fr-FR"/>
        </w:rPr>
        <w:t xml:space="preserve"> de facturer non plus de façon proportionnelle mais par emplois</w:t>
      </w:r>
      <w:r w:rsidR="007A1B36" w:rsidRPr="003A5DB9">
        <w:rPr>
          <w:lang w:val="fr-FR"/>
        </w:rPr>
        <w:t xml:space="preserve">. Comme pour </w:t>
      </w:r>
      <w:proofErr w:type="spellStart"/>
      <w:r w:rsidR="007A1B36" w:rsidRPr="003A5DB9">
        <w:rPr>
          <w:lang w:val="fr-FR"/>
        </w:rPr>
        <w:t>Cooplabora</w:t>
      </w:r>
      <w:proofErr w:type="spellEnd"/>
      <w:r w:rsidR="007A1B36" w:rsidRPr="003A5DB9">
        <w:rPr>
          <w:lang w:val="fr-FR"/>
        </w:rPr>
        <w:t xml:space="preserve">, </w:t>
      </w:r>
      <w:r w:rsidR="00F6202D">
        <w:rPr>
          <w:lang w:val="fr-FR"/>
        </w:rPr>
        <w:t>l</w:t>
      </w:r>
      <w:r w:rsidR="007A1B36" w:rsidRPr="003A5DB9">
        <w:rPr>
          <w:lang w:val="fr-FR"/>
        </w:rPr>
        <w:t>'administrateur de la liquidation</w:t>
      </w:r>
      <w:r w:rsidR="007A1B36" w:rsidRPr="003A5DB9">
        <w:rPr>
          <w:lang w:val="fr-FR"/>
        </w:rPr>
        <w:t xml:space="preserve"> dit que ces factures ne sont pas </w:t>
      </w:r>
      <w:r w:rsidR="0069237F" w:rsidRPr="003A5DB9">
        <w:rPr>
          <w:lang w:val="fr-FR"/>
        </w:rPr>
        <w:t>justifiées</w:t>
      </w:r>
      <w:r w:rsidR="007A1B36" w:rsidRPr="003A5DB9">
        <w:rPr>
          <w:lang w:val="fr-FR"/>
        </w:rPr>
        <w:t xml:space="preserve"> puisque déjà </w:t>
      </w:r>
      <w:r w:rsidR="00EF5B9D">
        <w:rPr>
          <w:lang w:val="fr-FR"/>
        </w:rPr>
        <w:t>« payées »</w:t>
      </w:r>
      <w:r w:rsidR="00C5048D" w:rsidRPr="003A5DB9">
        <w:rPr>
          <w:lang w:val="fr-FR"/>
        </w:rPr>
        <w:t xml:space="preserve"> </w:t>
      </w:r>
      <w:r w:rsidR="0069237F" w:rsidRPr="003A5DB9">
        <w:rPr>
          <w:lang w:val="fr-FR"/>
        </w:rPr>
        <w:t>dans</w:t>
      </w:r>
      <w:r w:rsidR="00C5048D" w:rsidRPr="003A5DB9">
        <w:rPr>
          <w:lang w:val="fr-FR"/>
        </w:rPr>
        <w:t xml:space="preserve"> le passé.</w:t>
      </w:r>
    </w:p>
    <w:p w14:paraId="24850884" w14:textId="145BEE44" w:rsidR="00C5048D" w:rsidRPr="003A5DB9" w:rsidRDefault="008400BD" w:rsidP="00DF5A85">
      <w:pPr>
        <w:rPr>
          <w:b/>
          <w:bCs/>
          <w:lang w:val="fr-FR"/>
        </w:rPr>
      </w:pPr>
      <w:r w:rsidRPr="003A5DB9">
        <w:rPr>
          <w:b/>
          <w:bCs/>
          <w:lang w:val="fr-FR"/>
        </w:rPr>
        <w:t>Transforma</w:t>
      </w:r>
      <w:r w:rsidR="00B0672E" w:rsidRPr="003A5DB9">
        <w:rPr>
          <w:b/>
          <w:bCs/>
          <w:lang w:val="fr-FR"/>
        </w:rPr>
        <w:t xml:space="preserve"> </w:t>
      </w:r>
      <w:r w:rsidRPr="003A5DB9">
        <w:rPr>
          <w:b/>
          <w:bCs/>
          <w:lang w:val="fr-FR"/>
        </w:rPr>
        <w:t>:</w:t>
      </w:r>
      <w:r w:rsidRPr="003A5DB9">
        <w:rPr>
          <w:lang w:val="fr-FR"/>
        </w:rPr>
        <w:t xml:space="preserve"> </w:t>
      </w:r>
      <w:r w:rsidR="00C606B8" w:rsidRPr="003A5DB9">
        <w:rPr>
          <w:lang w:val="fr-FR"/>
        </w:rPr>
        <w:t xml:space="preserve">Aura doit à Transforma </w:t>
      </w:r>
      <w:r w:rsidR="00C606B8" w:rsidRPr="003A5DB9">
        <w:rPr>
          <w:b/>
          <w:bCs/>
          <w:lang w:val="fr-FR"/>
        </w:rPr>
        <w:t>491.756,83 €.</w:t>
      </w:r>
      <w:r w:rsidR="00C606B8" w:rsidRPr="003A5DB9">
        <w:rPr>
          <w:lang w:val="fr-FR"/>
        </w:rPr>
        <w:t xml:space="preserve"> Cette somme est fictive, non </w:t>
      </w:r>
      <w:r w:rsidR="0069237F" w:rsidRPr="003A5DB9">
        <w:rPr>
          <w:lang w:val="fr-FR"/>
        </w:rPr>
        <w:t>réelle</w:t>
      </w:r>
      <w:r w:rsidR="00C606B8" w:rsidRPr="003A5DB9">
        <w:rPr>
          <w:lang w:val="fr-FR"/>
        </w:rPr>
        <w:t xml:space="preserve"> pour </w:t>
      </w:r>
      <w:r w:rsidR="0069237F" w:rsidRPr="003A5DB9">
        <w:rPr>
          <w:lang w:val="fr-FR"/>
        </w:rPr>
        <w:t>s</w:t>
      </w:r>
      <w:r w:rsidR="00EF5B9D">
        <w:rPr>
          <w:lang w:val="fr-FR"/>
        </w:rPr>
        <w:t>er</w:t>
      </w:r>
      <w:r w:rsidR="0069237F" w:rsidRPr="003A5DB9">
        <w:rPr>
          <w:lang w:val="fr-FR"/>
        </w:rPr>
        <w:t>vices</w:t>
      </w:r>
      <w:r w:rsidR="00C606B8" w:rsidRPr="003A5DB9">
        <w:rPr>
          <w:lang w:val="fr-FR"/>
        </w:rPr>
        <w:t xml:space="preserve"> réalisés. Les entreprises de Travail </w:t>
      </w:r>
      <w:r w:rsidR="00441BED" w:rsidRPr="003A5DB9">
        <w:rPr>
          <w:lang w:val="fr-FR"/>
        </w:rPr>
        <w:t>temporaire</w:t>
      </w:r>
      <w:r w:rsidR="00C606B8" w:rsidRPr="003A5DB9">
        <w:rPr>
          <w:lang w:val="fr-FR"/>
        </w:rPr>
        <w:t xml:space="preserve"> </w:t>
      </w:r>
      <w:r w:rsidR="0069237F" w:rsidRPr="003A5DB9">
        <w:rPr>
          <w:lang w:val="fr-FR"/>
        </w:rPr>
        <w:t>doivent</w:t>
      </w:r>
      <w:r w:rsidR="00C606B8" w:rsidRPr="003A5DB9">
        <w:rPr>
          <w:lang w:val="fr-FR"/>
        </w:rPr>
        <w:t xml:space="preserve">, </w:t>
      </w:r>
      <w:r w:rsidR="00441BED" w:rsidRPr="003A5DB9">
        <w:rPr>
          <w:lang w:val="fr-FR"/>
        </w:rPr>
        <w:t>légalement</w:t>
      </w:r>
      <w:r w:rsidR="000B664B" w:rsidRPr="003A5DB9">
        <w:rPr>
          <w:lang w:val="fr-FR"/>
        </w:rPr>
        <w:t xml:space="preserve">, </w:t>
      </w:r>
      <w:r w:rsidR="00C73BDB" w:rsidRPr="003A5DB9">
        <w:rPr>
          <w:lang w:val="fr-FR"/>
        </w:rPr>
        <w:t>destin</w:t>
      </w:r>
      <w:r w:rsidR="00C15CC0" w:rsidRPr="003A5DB9">
        <w:rPr>
          <w:lang w:val="fr-FR"/>
        </w:rPr>
        <w:t>er</w:t>
      </w:r>
      <w:r w:rsidR="00CD2008" w:rsidRPr="003A5DB9">
        <w:rPr>
          <w:lang w:val="fr-FR"/>
        </w:rPr>
        <w:t xml:space="preserve"> 1,25% de leur masse salariale</w:t>
      </w:r>
      <w:r w:rsidR="00B308A7" w:rsidRPr="003A5DB9">
        <w:rPr>
          <w:lang w:val="fr-FR"/>
        </w:rPr>
        <w:t xml:space="preserve"> à la formation des travailleurs. Tra</w:t>
      </w:r>
      <w:r w:rsidR="003639ED" w:rsidRPr="003A5DB9">
        <w:rPr>
          <w:lang w:val="fr-FR"/>
        </w:rPr>
        <w:t xml:space="preserve">nsforma faisait le </w:t>
      </w:r>
      <w:r w:rsidR="00441BED" w:rsidRPr="003A5DB9">
        <w:rPr>
          <w:lang w:val="fr-FR"/>
        </w:rPr>
        <w:t>calcul</w:t>
      </w:r>
      <w:r w:rsidR="003639ED" w:rsidRPr="003A5DB9">
        <w:rPr>
          <w:lang w:val="fr-FR"/>
        </w:rPr>
        <w:t xml:space="preserve"> des 1,25% </w:t>
      </w:r>
      <w:r w:rsidR="00441BED" w:rsidRPr="003A5DB9">
        <w:rPr>
          <w:lang w:val="fr-FR"/>
        </w:rPr>
        <w:t>d’Aura</w:t>
      </w:r>
      <w:r w:rsidR="003639ED" w:rsidRPr="003A5DB9">
        <w:rPr>
          <w:lang w:val="fr-FR"/>
        </w:rPr>
        <w:t xml:space="preserve"> et le facturait. </w:t>
      </w:r>
      <w:r w:rsidR="003773C7" w:rsidRPr="003A5DB9">
        <w:rPr>
          <w:lang w:val="fr-FR"/>
        </w:rPr>
        <w:t>C</w:t>
      </w:r>
      <w:r w:rsidR="00441BED" w:rsidRPr="003A5DB9">
        <w:rPr>
          <w:lang w:val="fr-FR"/>
        </w:rPr>
        <w:t>’</w:t>
      </w:r>
      <w:r w:rsidR="003773C7" w:rsidRPr="003A5DB9">
        <w:rPr>
          <w:lang w:val="fr-FR"/>
        </w:rPr>
        <w:t>e</w:t>
      </w:r>
      <w:r w:rsidR="00441BED" w:rsidRPr="003A5DB9">
        <w:rPr>
          <w:lang w:val="fr-FR"/>
        </w:rPr>
        <w:t>st</w:t>
      </w:r>
      <w:r w:rsidR="003773C7" w:rsidRPr="003A5DB9">
        <w:rPr>
          <w:lang w:val="fr-FR"/>
        </w:rPr>
        <w:t xml:space="preserve"> </w:t>
      </w:r>
      <w:r w:rsidR="00441BED" w:rsidRPr="003A5DB9">
        <w:rPr>
          <w:lang w:val="fr-FR"/>
        </w:rPr>
        <w:t>comme</w:t>
      </w:r>
      <w:r w:rsidR="003773C7" w:rsidRPr="003A5DB9">
        <w:rPr>
          <w:lang w:val="fr-FR"/>
        </w:rPr>
        <w:t xml:space="preserve"> ça que les frais de formation étaient </w:t>
      </w:r>
      <w:r w:rsidR="00441BED" w:rsidRPr="003A5DB9">
        <w:rPr>
          <w:lang w:val="fr-FR"/>
        </w:rPr>
        <w:t>justifiés</w:t>
      </w:r>
      <w:r w:rsidR="003773C7" w:rsidRPr="003A5DB9">
        <w:rPr>
          <w:lang w:val="fr-FR"/>
        </w:rPr>
        <w:t>, cependant il n’y a jamais eu de formation faite</w:t>
      </w:r>
      <w:r w:rsidR="00441BED" w:rsidRPr="003A5DB9">
        <w:rPr>
          <w:lang w:val="fr-FR"/>
        </w:rPr>
        <w:t xml:space="preserve">s </w:t>
      </w:r>
      <w:r w:rsidR="003773C7" w:rsidRPr="003A5DB9">
        <w:rPr>
          <w:lang w:val="fr-FR"/>
        </w:rPr>
        <w:t>pour ce montant</w:t>
      </w:r>
      <w:r w:rsidR="00441BED" w:rsidRPr="003A5DB9">
        <w:rPr>
          <w:lang w:val="fr-FR"/>
        </w:rPr>
        <w:t>. Seulement quelques formations de manipulation d’aliments….</w:t>
      </w:r>
    </w:p>
    <w:p w14:paraId="4BE41143" w14:textId="08D500A7" w:rsidR="00893904" w:rsidRPr="003A5DB9" w:rsidRDefault="00DF5A85" w:rsidP="00DF5A85">
      <w:pPr>
        <w:rPr>
          <w:lang w:val="fr-FR"/>
        </w:rPr>
      </w:pPr>
      <w:proofErr w:type="spellStart"/>
      <w:r w:rsidRPr="003A5DB9">
        <w:rPr>
          <w:b/>
          <w:bCs/>
          <w:lang w:val="fr-FR"/>
        </w:rPr>
        <w:t>Actúa</w:t>
      </w:r>
      <w:proofErr w:type="spellEnd"/>
      <w:r w:rsidR="00893904" w:rsidRPr="003A5DB9">
        <w:rPr>
          <w:b/>
          <w:bCs/>
          <w:lang w:val="fr-FR"/>
        </w:rPr>
        <w:t xml:space="preserve"> </w:t>
      </w:r>
      <w:r w:rsidRPr="003A5DB9">
        <w:rPr>
          <w:b/>
          <w:bCs/>
          <w:lang w:val="fr-FR"/>
        </w:rPr>
        <w:t xml:space="preserve">: </w:t>
      </w:r>
      <w:proofErr w:type="spellStart"/>
      <w:r w:rsidR="006F0C6D" w:rsidRPr="003A5DB9">
        <w:rPr>
          <w:lang w:val="fr-FR"/>
        </w:rPr>
        <w:t>Actúa</w:t>
      </w:r>
      <w:proofErr w:type="spellEnd"/>
      <w:r w:rsidR="00893904" w:rsidRPr="003A5DB9">
        <w:rPr>
          <w:lang w:val="fr-FR"/>
        </w:rPr>
        <w:t xml:space="preserve"> doit à </w:t>
      </w:r>
      <w:r w:rsidR="006F0C6D" w:rsidRPr="003A5DB9">
        <w:rPr>
          <w:lang w:val="fr-FR"/>
        </w:rPr>
        <w:t xml:space="preserve">Aura </w:t>
      </w:r>
      <w:r w:rsidR="00893904" w:rsidRPr="003A5DB9">
        <w:rPr>
          <w:lang w:val="fr-FR"/>
        </w:rPr>
        <w:t xml:space="preserve">à peu près </w:t>
      </w:r>
      <w:r w:rsidR="006F0C6D" w:rsidRPr="003A5DB9">
        <w:rPr>
          <w:lang w:val="fr-FR"/>
        </w:rPr>
        <w:t>300.000 euros</w:t>
      </w:r>
      <w:r w:rsidR="00BA4A13" w:rsidRPr="003A5DB9">
        <w:rPr>
          <w:lang w:val="fr-FR"/>
        </w:rPr>
        <w:t>.</w:t>
      </w:r>
      <w:r w:rsidR="00542DAF" w:rsidRPr="003A5DB9">
        <w:rPr>
          <w:lang w:val="fr-FR"/>
        </w:rPr>
        <w:t xml:space="preserve"> Ça correspond à la </w:t>
      </w:r>
      <w:r w:rsidR="00E01986" w:rsidRPr="003A5DB9">
        <w:rPr>
          <w:lang w:val="fr-FR"/>
        </w:rPr>
        <w:t>facturation</w:t>
      </w:r>
      <w:r w:rsidR="00542DAF" w:rsidRPr="003A5DB9">
        <w:rPr>
          <w:lang w:val="fr-FR"/>
        </w:rPr>
        <w:t xml:space="preserve"> </w:t>
      </w:r>
      <w:r w:rsidR="00E01986" w:rsidRPr="003A5DB9">
        <w:rPr>
          <w:lang w:val="fr-FR"/>
        </w:rPr>
        <w:t>qu’Aura</w:t>
      </w:r>
      <w:r w:rsidR="00542DAF" w:rsidRPr="003A5DB9">
        <w:rPr>
          <w:lang w:val="fr-FR"/>
        </w:rPr>
        <w:t xml:space="preserve"> faisait pour le nettoyage des hôtels, </w:t>
      </w:r>
      <w:r w:rsidR="00E20741" w:rsidRPr="003A5DB9">
        <w:rPr>
          <w:lang w:val="fr-FR"/>
        </w:rPr>
        <w:t xml:space="preserve">Aura faisait le contrat avec le client et les femmes de ménage </w:t>
      </w:r>
      <w:r w:rsidR="00E01986" w:rsidRPr="003A5DB9">
        <w:rPr>
          <w:lang w:val="fr-FR"/>
        </w:rPr>
        <w:t xml:space="preserve">appartenaient à </w:t>
      </w:r>
      <w:proofErr w:type="spellStart"/>
      <w:r w:rsidR="00E20741" w:rsidRPr="003A5DB9">
        <w:rPr>
          <w:lang w:val="fr-FR"/>
        </w:rPr>
        <w:t>Actua</w:t>
      </w:r>
      <w:proofErr w:type="spellEnd"/>
      <w:r w:rsidR="00E20741" w:rsidRPr="003A5DB9">
        <w:rPr>
          <w:lang w:val="fr-FR"/>
        </w:rPr>
        <w:t xml:space="preserve">. </w:t>
      </w:r>
      <w:r w:rsidR="00E01986" w:rsidRPr="003A5DB9">
        <w:rPr>
          <w:lang w:val="fr-FR"/>
        </w:rPr>
        <w:t xml:space="preserve">Les comptes de l’exercice 2018 non pas été </w:t>
      </w:r>
      <w:r w:rsidR="00125FC4" w:rsidRPr="003A5DB9">
        <w:rPr>
          <w:lang w:val="fr-FR"/>
        </w:rPr>
        <w:t>présentés</w:t>
      </w:r>
      <w:r w:rsidR="00E01986" w:rsidRPr="003A5DB9">
        <w:rPr>
          <w:lang w:val="fr-FR"/>
        </w:rPr>
        <w:t xml:space="preserve"> </w:t>
      </w:r>
      <w:r w:rsidR="00BC633D" w:rsidRPr="003A5DB9">
        <w:rPr>
          <w:lang w:val="fr-FR"/>
        </w:rPr>
        <w:t>car José Manuel ne les a pas signés.</w:t>
      </w:r>
    </w:p>
    <w:p w14:paraId="3BFDC6ED" w14:textId="65E2F832" w:rsidR="006C54E4" w:rsidRPr="003A5DB9" w:rsidRDefault="006C54E4" w:rsidP="00DF5A85">
      <w:pPr>
        <w:rPr>
          <w:lang w:val="fr-FR"/>
        </w:rPr>
      </w:pPr>
    </w:p>
    <w:p w14:paraId="4F589218" w14:textId="1353D0C2" w:rsidR="004B1E81" w:rsidRPr="003A5DB9" w:rsidRDefault="004B1E81" w:rsidP="004B1E81">
      <w:pPr>
        <w:pStyle w:val="Ttulo3"/>
        <w:rPr>
          <w:lang w:val="fr-FR"/>
        </w:rPr>
      </w:pPr>
      <w:r w:rsidRPr="003A5DB9">
        <w:rPr>
          <w:lang w:val="fr-FR"/>
        </w:rPr>
        <w:t>CONCLUSIONS</w:t>
      </w:r>
    </w:p>
    <w:p w14:paraId="117C7008" w14:textId="77777777" w:rsidR="00BC633D" w:rsidRPr="003A5DB9" w:rsidRDefault="00BC633D" w:rsidP="00BC633D">
      <w:pPr>
        <w:rPr>
          <w:lang w:val="fr-FR"/>
        </w:rPr>
      </w:pPr>
    </w:p>
    <w:p w14:paraId="526EF13E" w14:textId="35F53905" w:rsidR="004C641E" w:rsidRPr="003A5DB9" w:rsidRDefault="004C641E" w:rsidP="004B1E81">
      <w:pPr>
        <w:rPr>
          <w:lang w:val="fr-FR"/>
        </w:rPr>
      </w:pPr>
      <w:proofErr w:type="spellStart"/>
      <w:r w:rsidRPr="003A5DB9">
        <w:rPr>
          <w:lang w:val="fr-FR"/>
        </w:rPr>
        <w:t>Cooplabora</w:t>
      </w:r>
      <w:proofErr w:type="spellEnd"/>
      <w:r w:rsidRPr="003A5DB9">
        <w:rPr>
          <w:lang w:val="fr-FR"/>
        </w:rPr>
        <w:t xml:space="preserve"> et SPM vont demander le paiement, car ils ne considèrent pas légalement qu'il existe des arguments pour ne pas le faire. Nous devons donc essayer de récupérer cet argent. Carlos a dit que cela pourrait </w:t>
      </w:r>
      <w:r w:rsidRPr="003A5DB9">
        <w:rPr>
          <w:lang w:val="fr-FR"/>
        </w:rPr>
        <w:t>prendre</w:t>
      </w:r>
      <w:r w:rsidRPr="003A5DB9">
        <w:rPr>
          <w:lang w:val="fr-FR"/>
        </w:rPr>
        <w:t xml:space="preserve"> entre un an et demi et deux ans, car le processus </w:t>
      </w:r>
      <w:r w:rsidR="008A0AC2">
        <w:rPr>
          <w:lang w:val="fr-FR"/>
        </w:rPr>
        <w:t>pour les liquidations et</w:t>
      </w:r>
      <w:r w:rsidRPr="003A5DB9">
        <w:rPr>
          <w:lang w:val="fr-FR"/>
        </w:rPr>
        <w:t xml:space="preserve"> faillite</w:t>
      </w:r>
      <w:r w:rsidR="008A0AC2">
        <w:rPr>
          <w:lang w:val="fr-FR"/>
        </w:rPr>
        <w:t>s</w:t>
      </w:r>
      <w:r w:rsidRPr="003A5DB9">
        <w:rPr>
          <w:lang w:val="fr-FR"/>
        </w:rPr>
        <w:t xml:space="preserve"> </w:t>
      </w:r>
      <w:r w:rsidR="008A0AC2">
        <w:rPr>
          <w:lang w:val="fr-FR"/>
        </w:rPr>
        <w:t>est long</w:t>
      </w:r>
      <w:r w:rsidRPr="003A5DB9">
        <w:rPr>
          <w:lang w:val="fr-FR"/>
        </w:rPr>
        <w:t xml:space="preserve">. Cependant, nous allons réclamer tout ce qui est dû et essayer de </w:t>
      </w:r>
      <w:r w:rsidRPr="003A5DB9">
        <w:rPr>
          <w:lang w:val="fr-FR"/>
        </w:rPr>
        <w:t xml:space="preserve">le </w:t>
      </w:r>
      <w:r w:rsidRPr="003A5DB9">
        <w:rPr>
          <w:lang w:val="fr-FR"/>
        </w:rPr>
        <w:t>récupérer</w:t>
      </w:r>
    </w:p>
    <w:p w14:paraId="77DC38B3" w14:textId="648DA7A4" w:rsidR="00846C19" w:rsidRPr="003A5DB9" w:rsidRDefault="004A7945" w:rsidP="004B1E81">
      <w:pPr>
        <w:rPr>
          <w:lang w:val="fr-FR"/>
        </w:rPr>
      </w:pPr>
      <w:r w:rsidRPr="003A5DB9">
        <w:rPr>
          <w:lang w:val="fr-FR"/>
        </w:rPr>
        <w:t>Transforma</w:t>
      </w:r>
      <w:r w:rsidR="006075EB" w:rsidRPr="003A5DB9">
        <w:rPr>
          <w:lang w:val="fr-FR"/>
        </w:rPr>
        <w:t xml:space="preserve"> </w:t>
      </w:r>
      <w:r w:rsidRPr="003A5DB9">
        <w:rPr>
          <w:lang w:val="fr-FR"/>
        </w:rPr>
        <w:t>:</w:t>
      </w:r>
      <w:r w:rsidR="00846C19" w:rsidRPr="003A5DB9">
        <w:rPr>
          <w:lang w:val="fr-FR"/>
        </w:rPr>
        <w:t xml:space="preserve"> </w:t>
      </w:r>
      <w:r w:rsidR="00846C19" w:rsidRPr="003A5DB9">
        <w:rPr>
          <w:lang w:val="fr-FR"/>
        </w:rPr>
        <w:t>Il ne sera pas possible de récupérer</w:t>
      </w:r>
      <w:r w:rsidR="00846C19" w:rsidRPr="003A5DB9">
        <w:rPr>
          <w:lang w:val="fr-FR"/>
        </w:rPr>
        <w:t xml:space="preserve"> la somme</w:t>
      </w:r>
      <w:r w:rsidR="00846C19" w:rsidRPr="003A5DB9">
        <w:rPr>
          <w:lang w:val="fr-FR"/>
        </w:rPr>
        <w:t xml:space="preserve"> </w:t>
      </w:r>
      <w:r w:rsidR="008A0AC2" w:rsidRPr="003A5DB9">
        <w:rPr>
          <w:lang w:val="fr-FR"/>
        </w:rPr>
        <w:t>due</w:t>
      </w:r>
      <w:r w:rsidR="00846C19" w:rsidRPr="003A5DB9">
        <w:rPr>
          <w:lang w:val="fr-FR"/>
        </w:rPr>
        <w:t xml:space="preserve"> </w:t>
      </w:r>
      <w:r w:rsidR="00846C19" w:rsidRPr="003A5DB9">
        <w:rPr>
          <w:lang w:val="fr-FR"/>
        </w:rPr>
        <w:t>car l'Administrateur</w:t>
      </w:r>
      <w:r w:rsidR="00846C19" w:rsidRPr="003A5DB9">
        <w:rPr>
          <w:lang w:val="fr-FR"/>
        </w:rPr>
        <w:t xml:space="preserve"> considère</w:t>
      </w:r>
      <w:r w:rsidR="006075EB" w:rsidRPr="003A5DB9">
        <w:rPr>
          <w:lang w:val="fr-FR"/>
        </w:rPr>
        <w:t xml:space="preserve"> cette</w:t>
      </w:r>
      <w:r w:rsidR="00846C19" w:rsidRPr="003A5DB9">
        <w:rPr>
          <w:lang w:val="fr-FR"/>
        </w:rPr>
        <w:t xml:space="preserve"> dette comme une relation entre les coopératives, car Transforma n'a pas d'autre activité. Cela n'a pas vraiment d'incidence car Transforma dispose de fonds et ne serait pas </w:t>
      </w:r>
      <w:r w:rsidR="006075EB" w:rsidRPr="003A5DB9">
        <w:rPr>
          <w:lang w:val="fr-FR"/>
        </w:rPr>
        <w:t xml:space="preserve">en </w:t>
      </w:r>
      <w:r w:rsidR="00846C19" w:rsidRPr="003A5DB9">
        <w:rPr>
          <w:lang w:val="fr-FR"/>
        </w:rPr>
        <w:t>négatif.</w:t>
      </w:r>
    </w:p>
    <w:p w14:paraId="291EAE57" w14:textId="64521321" w:rsidR="008377CD" w:rsidRPr="003A5DB9" w:rsidRDefault="00D42FE7" w:rsidP="004B1E81">
      <w:pPr>
        <w:rPr>
          <w:lang w:val="fr-FR"/>
        </w:rPr>
      </w:pPr>
      <w:proofErr w:type="spellStart"/>
      <w:r w:rsidRPr="003A5DB9">
        <w:rPr>
          <w:lang w:val="fr-FR"/>
        </w:rPr>
        <w:t>Actúa</w:t>
      </w:r>
      <w:proofErr w:type="spellEnd"/>
      <w:r w:rsidR="006075EB" w:rsidRPr="003A5DB9">
        <w:rPr>
          <w:lang w:val="fr-FR"/>
        </w:rPr>
        <w:t xml:space="preserve"> </w:t>
      </w:r>
      <w:r w:rsidRPr="003A5DB9">
        <w:rPr>
          <w:lang w:val="fr-FR"/>
        </w:rPr>
        <w:t xml:space="preserve">: </w:t>
      </w:r>
      <w:r w:rsidR="008377CD" w:rsidRPr="003A5DB9">
        <w:rPr>
          <w:lang w:val="fr-FR"/>
        </w:rPr>
        <w:t>Co</w:t>
      </w:r>
      <w:r w:rsidR="00AB42BD" w:rsidRPr="003A5DB9">
        <w:rPr>
          <w:lang w:val="fr-FR"/>
        </w:rPr>
        <w:t>m</w:t>
      </w:r>
      <w:r w:rsidR="008377CD" w:rsidRPr="003A5DB9">
        <w:rPr>
          <w:lang w:val="fr-FR"/>
        </w:rPr>
        <w:t>me elle a</w:t>
      </w:r>
      <w:r w:rsidR="008377CD" w:rsidRPr="003A5DB9">
        <w:rPr>
          <w:lang w:val="fr-FR"/>
        </w:rPr>
        <w:t xml:space="preserve"> une dette</w:t>
      </w:r>
      <w:r w:rsidR="008377CD" w:rsidRPr="003A5DB9">
        <w:rPr>
          <w:lang w:val="fr-FR"/>
        </w:rPr>
        <w:t>, elle</w:t>
      </w:r>
      <w:r w:rsidR="008377CD" w:rsidRPr="003A5DB9">
        <w:rPr>
          <w:lang w:val="fr-FR"/>
        </w:rPr>
        <w:t xml:space="preserve"> ne peut être </w:t>
      </w:r>
      <w:r w:rsidR="00DF3B17" w:rsidRPr="003A5DB9">
        <w:rPr>
          <w:lang w:val="fr-FR"/>
        </w:rPr>
        <w:t>dissoute</w:t>
      </w:r>
      <w:r w:rsidR="008377CD" w:rsidRPr="003A5DB9">
        <w:rPr>
          <w:lang w:val="fr-FR"/>
        </w:rPr>
        <w:t xml:space="preserve">. </w:t>
      </w:r>
      <w:r w:rsidR="00AB42BD" w:rsidRPr="003A5DB9">
        <w:rPr>
          <w:lang w:val="fr-FR"/>
        </w:rPr>
        <w:t>Concernant</w:t>
      </w:r>
      <w:r w:rsidR="008377CD" w:rsidRPr="003A5DB9">
        <w:rPr>
          <w:lang w:val="fr-FR"/>
        </w:rPr>
        <w:t xml:space="preserve"> </w:t>
      </w:r>
      <w:proofErr w:type="spellStart"/>
      <w:r w:rsidR="008377CD" w:rsidRPr="003A5DB9">
        <w:rPr>
          <w:lang w:val="fr-FR"/>
        </w:rPr>
        <w:t>Actúa</w:t>
      </w:r>
      <w:proofErr w:type="spellEnd"/>
      <w:r w:rsidR="008377CD" w:rsidRPr="003A5DB9">
        <w:rPr>
          <w:lang w:val="fr-FR"/>
        </w:rPr>
        <w:t xml:space="preserve">, </w:t>
      </w:r>
      <w:r w:rsidR="003F6910" w:rsidRPr="003A5DB9">
        <w:rPr>
          <w:lang w:val="fr-FR"/>
        </w:rPr>
        <w:t>c’est une</w:t>
      </w:r>
      <w:r w:rsidR="008377CD" w:rsidRPr="003A5DB9">
        <w:rPr>
          <w:lang w:val="fr-FR"/>
        </w:rPr>
        <w:t xml:space="preserve"> affaire personnelle </w:t>
      </w:r>
      <w:r w:rsidR="00DF3B17" w:rsidRPr="003A5DB9">
        <w:rPr>
          <w:lang w:val="fr-FR"/>
        </w:rPr>
        <w:t>pour</w:t>
      </w:r>
      <w:r w:rsidR="008377CD" w:rsidRPr="003A5DB9">
        <w:rPr>
          <w:lang w:val="fr-FR"/>
        </w:rPr>
        <w:t xml:space="preserve"> José Manuel et cela peut </w:t>
      </w:r>
      <w:r w:rsidR="00DF3B17" w:rsidRPr="003A5DB9">
        <w:rPr>
          <w:lang w:val="fr-FR"/>
        </w:rPr>
        <w:t>le toucher</w:t>
      </w:r>
      <w:r w:rsidR="008377CD" w:rsidRPr="003A5DB9">
        <w:rPr>
          <w:lang w:val="fr-FR"/>
        </w:rPr>
        <w:t xml:space="preserve"> directement, alors il essaie de ne pas réclamer la </w:t>
      </w:r>
      <w:r w:rsidR="008377CD" w:rsidRPr="003A5DB9">
        <w:rPr>
          <w:lang w:val="fr-FR"/>
        </w:rPr>
        <w:lastRenderedPageBreak/>
        <w:t>dette. Nous en déduisons que c</w:t>
      </w:r>
      <w:r w:rsidR="00AB42BD" w:rsidRPr="003A5DB9">
        <w:rPr>
          <w:lang w:val="fr-FR"/>
        </w:rPr>
        <w:t>eci explique s</w:t>
      </w:r>
      <w:r w:rsidR="003F6910">
        <w:rPr>
          <w:lang w:val="fr-FR"/>
        </w:rPr>
        <w:t>a</w:t>
      </w:r>
      <w:r w:rsidR="00AB42BD" w:rsidRPr="003A5DB9">
        <w:rPr>
          <w:lang w:val="fr-FR"/>
        </w:rPr>
        <w:t xml:space="preserve"> posture sur </w:t>
      </w:r>
      <w:proofErr w:type="spellStart"/>
      <w:r w:rsidR="00AB42BD" w:rsidRPr="003A5DB9">
        <w:rPr>
          <w:lang w:val="fr-FR"/>
        </w:rPr>
        <w:t>Cooplabora</w:t>
      </w:r>
      <w:proofErr w:type="spellEnd"/>
      <w:r w:rsidR="008377CD" w:rsidRPr="003A5DB9">
        <w:rPr>
          <w:lang w:val="fr-FR"/>
        </w:rPr>
        <w:t xml:space="preserve">. En cas de réclamation de la dette, </w:t>
      </w:r>
      <w:proofErr w:type="spellStart"/>
      <w:r w:rsidR="008377CD" w:rsidRPr="003A5DB9">
        <w:rPr>
          <w:lang w:val="fr-FR"/>
        </w:rPr>
        <w:t>Actua</w:t>
      </w:r>
      <w:proofErr w:type="spellEnd"/>
      <w:r w:rsidR="008377CD" w:rsidRPr="003A5DB9">
        <w:rPr>
          <w:lang w:val="fr-FR"/>
        </w:rPr>
        <w:t xml:space="preserve"> devrait obligatoirement </w:t>
      </w:r>
      <w:r w:rsidR="00AB42BD" w:rsidRPr="003A5DB9">
        <w:rPr>
          <w:lang w:val="fr-FR"/>
        </w:rPr>
        <w:t>être mise en</w:t>
      </w:r>
      <w:r w:rsidR="008377CD" w:rsidRPr="003A5DB9">
        <w:rPr>
          <w:lang w:val="fr-FR"/>
        </w:rPr>
        <w:t xml:space="preserve"> faillite pour sa dissolution car elle ne peut pas payer.</w:t>
      </w:r>
    </w:p>
    <w:p w14:paraId="5CF9063A" w14:textId="636B6BF5" w:rsidR="004F6C30" w:rsidRPr="003A5DB9" w:rsidRDefault="004F6C30" w:rsidP="004B1E81">
      <w:pPr>
        <w:rPr>
          <w:lang w:val="fr-FR"/>
        </w:rPr>
      </w:pPr>
      <w:r w:rsidRPr="003A5DB9">
        <w:rPr>
          <w:lang w:val="fr-FR"/>
        </w:rPr>
        <w:t>Une fois les choses</w:t>
      </w:r>
      <w:r w:rsidR="00E16872" w:rsidRPr="003A5DB9">
        <w:rPr>
          <w:lang w:val="fr-FR"/>
        </w:rPr>
        <w:t xml:space="preserve"> </w:t>
      </w:r>
      <w:r w:rsidRPr="003A5DB9">
        <w:rPr>
          <w:lang w:val="fr-FR"/>
        </w:rPr>
        <w:t>clarifiées</w:t>
      </w:r>
      <w:r w:rsidR="003F6910">
        <w:rPr>
          <w:lang w:val="fr-FR"/>
        </w:rPr>
        <w:t xml:space="preserve"> et réglées</w:t>
      </w:r>
      <w:r w:rsidRPr="003A5DB9">
        <w:rPr>
          <w:lang w:val="fr-FR"/>
        </w:rPr>
        <w:t xml:space="preserve"> entre </w:t>
      </w:r>
      <w:proofErr w:type="spellStart"/>
      <w:r w:rsidRPr="003A5DB9">
        <w:rPr>
          <w:lang w:val="fr-FR"/>
        </w:rPr>
        <w:t>Cooplabora</w:t>
      </w:r>
      <w:proofErr w:type="spellEnd"/>
      <w:r w:rsidRPr="003A5DB9">
        <w:rPr>
          <w:lang w:val="fr-FR"/>
        </w:rPr>
        <w:t xml:space="preserve">/SPM </w:t>
      </w:r>
      <w:r w:rsidR="00E16872" w:rsidRPr="003A5DB9">
        <w:rPr>
          <w:lang w:val="fr-FR"/>
        </w:rPr>
        <w:t xml:space="preserve">et Aura, nous </w:t>
      </w:r>
      <w:r w:rsidR="003F6910" w:rsidRPr="003A5DB9">
        <w:rPr>
          <w:lang w:val="fr-FR"/>
        </w:rPr>
        <w:t>éliminerons</w:t>
      </w:r>
      <w:r w:rsidR="00E16872" w:rsidRPr="003A5DB9">
        <w:rPr>
          <w:lang w:val="fr-FR"/>
        </w:rPr>
        <w:t xml:space="preserve"> ces 2 </w:t>
      </w:r>
      <w:r w:rsidR="003F6910" w:rsidRPr="003A5DB9">
        <w:rPr>
          <w:lang w:val="fr-FR"/>
        </w:rPr>
        <w:t>structures</w:t>
      </w:r>
      <w:r w:rsidR="00E16872" w:rsidRPr="003A5DB9">
        <w:rPr>
          <w:lang w:val="fr-FR"/>
        </w:rPr>
        <w:t xml:space="preserve"> et nous </w:t>
      </w:r>
      <w:r w:rsidR="003F6910" w:rsidRPr="003A5DB9">
        <w:rPr>
          <w:lang w:val="fr-FR"/>
        </w:rPr>
        <w:t>intégrerons</w:t>
      </w:r>
      <w:r w:rsidR="00E16872" w:rsidRPr="003A5DB9">
        <w:rPr>
          <w:lang w:val="fr-FR"/>
        </w:rPr>
        <w:t xml:space="preserve"> leur personnel dans Smart </w:t>
      </w:r>
      <w:proofErr w:type="spellStart"/>
      <w:r w:rsidR="00E16872" w:rsidRPr="003A5DB9">
        <w:rPr>
          <w:lang w:val="fr-FR"/>
        </w:rPr>
        <w:t>Ib</w:t>
      </w:r>
      <w:proofErr w:type="spellEnd"/>
      <w:r w:rsidR="00E16872" w:rsidRPr="003A5DB9">
        <w:rPr>
          <w:lang w:val="fr-FR"/>
        </w:rPr>
        <w:t>.</w:t>
      </w:r>
    </w:p>
    <w:p w14:paraId="5614C7C2" w14:textId="657CE534" w:rsidR="00E16872" w:rsidRPr="003A5DB9" w:rsidRDefault="005A4139" w:rsidP="004B1E81">
      <w:pPr>
        <w:rPr>
          <w:lang w:val="fr-FR"/>
        </w:rPr>
      </w:pPr>
      <w:r w:rsidRPr="003A5DB9">
        <w:rPr>
          <w:lang w:val="fr-FR"/>
        </w:rPr>
        <w:t xml:space="preserve">Ce qui va se passer pour Transforme et </w:t>
      </w:r>
      <w:proofErr w:type="spellStart"/>
      <w:r w:rsidRPr="003A5DB9">
        <w:rPr>
          <w:lang w:val="fr-FR"/>
        </w:rPr>
        <w:t>Actua</w:t>
      </w:r>
      <w:proofErr w:type="spellEnd"/>
      <w:r w:rsidRPr="003A5DB9">
        <w:rPr>
          <w:lang w:val="fr-FR"/>
        </w:rPr>
        <w:t xml:space="preserve"> ne concerne pas Smart IB, nous n’allons donc pas entrer dans </w:t>
      </w:r>
      <w:r w:rsidR="008503AF" w:rsidRPr="003A5DB9">
        <w:rPr>
          <w:lang w:val="fr-FR"/>
        </w:rPr>
        <w:t>la bataille</w:t>
      </w:r>
      <w:r w:rsidRPr="003A5DB9">
        <w:rPr>
          <w:lang w:val="fr-FR"/>
        </w:rPr>
        <w:t>.</w:t>
      </w:r>
    </w:p>
    <w:p w14:paraId="3BFDED01" w14:textId="177A0B91" w:rsidR="00657A66" w:rsidRPr="003A5DB9" w:rsidRDefault="00657A66" w:rsidP="004B1E81">
      <w:pPr>
        <w:rPr>
          <w:lang w:val="fr-FR"/>
        </w:rPr>
      </w:pPr>
    </w:p>
    <w:p w14:paraId="401A891A" w14:textId="550A729A" w:rsidR="00657A66" w:rsidRPr="003A5DB9" w:rsidRDefault="00657A66" w:rsidP="004B1E81">
      <w:pPr>
        <w:rPr>
          <w:lang w:val="fr-FR"/>
        </w:rPr>
      </w:pPr>
    </w:p>
    <w:p w14:paraId="0CDB54B7" w14:textId="234EF305" w:rsidR="00657A66" w:rsidRPr="003A5DB9" w:rsidRDefault="00174A24" w:rsidP="00174A24">
      <w:pPr>
        <w:pStyle w:val="Ttulo1"/>
        <w:rPr>
          <w:lang w:val="fr-FR"/>
        </w:rPr>
      </w:pPr>
      <w:r w:rsidRPr="003A5DB9">
        <w:rPr>
          <w:lang w:val="fr-FR"/>
        </w:rPr>
        <w:t>SMART IBÉRICA</w:t>
      </w:r>
    </w:p>
    <w:p w14:paraId="26CDCDC6" w14:textId="49C5DE79" w:rsidR="00174A24" w:rsidRPr="003A5DB9" w:rsidRDefault="00174A24" w:rsidP="00174A24">
      <w:pPr>
        <w:pStyle w:val="Ttulo2"/>
        <w:rPr>
          <w:lang w:val="fr-FR"/>
        </w:rPr>
      </w:pPr>
      <w:r w:rsidRPr="003A5DB9">
        <w:rPr>
          <w:lang w:val="fr-FR"/>
        </w:rPr>
        <w:t>INTRODUC</w:t>
      </w:r>
      <w:r w:rsidR="008503AF" w:rsidRPr="003A5DB9">
        <w:rPr>
          <w:lang w:val="fr-FR"/>
        </w:rPr>
        <w:t>TION</w:t>
      </w:r>
    </w:p>
    <w:p w14:paraId="003630D4" w14:textId="5FEB5606" w:rsidR="00CC4210" w:rsidRPr="003A5DB9" w:rsidRDefault="00E9783E" w:rsidP="00174A24">
      <w:pPr>
        <w:rPr>
          <w:lang w:val="fr-FR"/>
        </w:rPr>
      </w:pPr>
      <w:r w:rsidRPr="003A5DB9">
        <w:rPr>
          <w:lang w:val="fr-FR"/>
        </w:rPr>
        <w:t xml:space="preserve">Nous </w:t>
      </w:r>
      <w:r w:rsidR="00CC4210" w:rsidRPr="003A5DB9">
        <w:rPr>
          <w:lang w:val="fr-FR"/>
        </w:rPr>
        <w:t>travaillons, étudions</w:t>
      </w:r>
      <w:r w:rsidRPr="003A5DB9">
        <w:rPr>
          <w:lang w:val="fr-FR"/>
        </w:rPr>
        <w:t xml:space="preserve"> et enquêtons </w:t>
      </w:r>
      <w:r w:rsidR="00CC4210" w:rsidRPr="003A5DB9">
        <w:rPr>
          <w:lang w:val="fr-FR"/>
        </w:rPr>
        <w:t>sur</w:t>
      </w:r>
      <w:r w:rsidRPr="003A5DB9">
        <w:rPr>
          <w:lang w:val="fr-FR"/>
        </w:rPr>
        <w:t xml:space="preserve"> les arguments juridiques correspondants. Surtout pour </w:t>
      </w:r>
      <w:r w:rsidR="003F6910">
        <w:rPr>
          <w:lang w:val="fr-FR"/>
        </w:rPr>
        <w:t>avoir réponse aux questions q</w:t>
      </w:r>
      <w:r w:rsidRPr="003A5DB9">
        <w:rPr>
          <w:lang w:val="fr-FR"/>
        </w:rPr>
        <w:t xml:space="preserve">ui peuvent </w:t>
      </w:r>
      <w:r w:rsidRPr="003A5DB9">
        <w:rPr>
          <w:lang w:val="fr-FR"/>
        </w:rPr>
        <w:t>mettre en dout</w:t>
      </w:r>
      <w:r w:rsidR="00CC4210" w:rsidRPr="003A5DB9">
        <w:rPr>
          <w:lang w:val="fr-FR"/>
        </w:rPr>
        <w:t>e</w:t>
      </w:r>
      <w:r w:rsidRPr="003A5DB9">
        <w:rPr>
          <w:lang w:val="fr-FR"/>
        </w:rPr>
        <w:t xml:space="preserve"> le modèle Smart</w:t>
      </w:r>
      <w:r w:rsidR="00CC4210" w:rsidRPr="003A5DB9">
        <w:rPr>
          <w:lang w:val="fr-FR"/>
        </w:rPr>
        <w:t>.</w:t>
      </w:r>
    </w:p>
    <w:p w14:paraId="30CC76C5" w14:textId="08E725D3" w:rsidR="00C066F1" w:rsidRPr="003A5DB9" w:rsidRDefault="00C066F1" w:rsidP="00174A24">
      <w:pPr>
        <w:rPr>
          <w:lang w:val="fr-FR"/>
        </w:rPr>
      </w:pPr>
      <w:r w:rsidRPr="003A5DB9">
        <w:rPr>
          <w:lang w:val="fr-FR"/>
        </w:rPr>
        <w:t>Les coopératives de</w:t>
      </w:r>
      <w:r w:rsidRPr="003A5DB9">
        <w:rPr>
          <w:lang w:val="fr-FR"/>
        </w:rPr>
        <w:t xml:space="preserve"> </w:t>
      </w:r>
      <w:proofErr w:type="spellStart"/>
      <w:r w:rsidRPr="003F6910">
        <w:rPr>
          <w:i/>
          <w:iCs/>
          <w:lang w:val="fr-FR"/>
        </w:rPr>
        <w:t>impulso</w:t>
      </w:r>
      <w:proofErr w:type="spellEnd"/>
      <w:r w:rsidRPr="003F6910">
        <w:rPr>
          <w:i/>
          <w:iCs/>
          <w:lang w:val="fr-FR"/>
        </w:rPr>
        <w:t xml:space="preserve"> </w:t>
      </w:r>
      <w:proofErr w:type="spellStart"/>
      <w:r w:rsidR="00E43AD0" w:rsidRPr="003F6910">
        <w:rPr>
          <w:i/>
          <w:iCs/>
          <w:lang w:val="fr-FR"/>
        </w:rPr>
        <w:t>empres</w:t>
      </w:r>
      <w:r w:rsidR="003F6910">
        <w:rPr>
          <w:i/>
          <w:iCs/>
          <w:lang w:val="fr-FR"/>
        </w:rPr>
        <w:t>a</w:t>
      </w:r>
      <w:r w:rsidR="00E43AD0" w:rsidRPr="003F6910">
        <w:rPr>
          <w:i/>
          <w:iCs/>
          <w:lang w:val="fr-FR"/>
        </w:rPr>
        <w:t>rial</w:t>
      </w:r>
      <w:proofErr w:type="spellEnd"/>
      <w:r w:rsidR="00E43AD0" w:rsidRPr="003A5DB9">
        <w:rPr>
          <w:lang w:val="fr-FR"/>
        </w:rPr>
        <w:t xml:space="preserve"> </w:t>
      </w:r>
      <w:r w:rsidR="008F14AF" w:rsidRPr="003A5DB9">
        <w:rPr>
          <w:lang w:val="fr-FR"/>
        </w:rPr>
        <w:t>contemplent deux</w:t>
      </w:r>
      <w:r w:rsidRPr="003A5DB9">
        <w:rPr>
          <w:lang w:val="fr-FR"/>
        </w:rPr>
        <w:t xml:space="preserve"> aspects dans leur </w:t>
      </w:r>
      <w:r w:rsidRPr="003A5DB9">
        <w:rPr>
          <w:lang w:val="fr-FR"/>
        </w:rPr>
        <w:t>objet</w:t>
      </w:r>
      <w:r w:rsidRPr="003A5DB9">
        <w:rPr>
          <w:lang w:val="fr-FR"/>
        </w:rPr>
        <w:t xml:space="preserve"> </w:t>
      </w:r>
      <w:r w:rsidR="008F14AF" w:rsidRPr="003A5DB9">
        <w:rPr>
          <w:lang w:val="fr-FR"/>
        </w:rPr>
        <w:t>social :</w:t>
      </w:r>
    </w:p>
    <w:p w14:paraId="06D3AC84" w14:textId="7C1ABBD8" w:rsidR="00C066F1" w:rsidRPr="003A5DB9" w:rsidRDefault="00E43AD0" w:rsidP="00D15AD1">
      <w:pPr>
        <w:pStyle w:val="Prrafodelista"/>
        <w:numPr>
          <w:ilvl w:val="0"/>
          <w:numId w:val="16"/>
        </w:numPr>
        <w:rPr>
          <w:lang w:val="fr-FR"/>
        </w:rPr>
      </w:pPr>
      <w:r w:rsidRPr="003A5DB9">
        <w:rPr>
          <w:lang w:val="fr-FR"/>
        </w:rPr>
        <w:t>Accompagner</w:t>
      </w:r>
      <w:r w:rsidR="00727B74" w:rsidRPr="003A5DB9">
        <w:rPr>
          <w:lang w:val="fr-FR"/>
        </w:rPr>
        <w:t>, aider et former les entrepreneurs</w:t>
      </w:r>
    </w:p>
    <w:p w14:paraId="48DF363A" w14:textId="34B1A8D8" w:rsidR="00727B74" w:rsidRPr="003A5DB9" w:rsidRDefault="00727B74" w:rsidP="00D15AD1">
      <w:pPr>
        <w:pStyle w:val="Prrafodelista"/>
        <w:numPr>
          <w:ilvl w:val="0"/>
          <w:numId w:val="16"/>
        </w:numPr>
        <w:rPr>
          <w:lang w:val="fr-FR"/>
        </w:rPr>
      </w:pPr>
      <w:r w:rsidRPr="003A5DB9">
        <w:rPr>
          <w:lang w:val="fr-FR"/>
        </w:rPr>
        <w:t>Aider à la mise en place des activit</w:t>
      </w:r>
      <w:r w:rsidR="00E43AD0" w:rsidRPr="003A5DB9">
        <w:rPr>
          <w:lang w:val="fr-FR"/>
        </w:rPr>
        <w:t>és de nos membres</w:t>
      </w:r>
    </w:p>
    <w:p w14:paraId="4762C866" w14:textId="168C0AB1" w:rsidR="00E43AD0" w:rsidRPr="003A5DB9" w:rsidRDefault="006816A9" w:rsidP="00D15AD1">
      <w:pPr>
        <w:rPr>
          <w:lang w:val="fr-FR"/>
        </w:rPr>
      </w:pPr>
      <w:r w:rsidRPr="003A5DB9">
        <w:rPr>
          <w:lang w:val="fr-FR"/>
        </w:rPr>
        <w:t>L’activité principale de la coopérative est l’orientation, la formation, l’accompagnement, les tâches d’</w:t>
      </w:r>
      <w:r w:rsidR="008F14AF" w:rsidRPr="003A5DB9">
        <w:rPr>
          <w:lang w:val="fr-FR"/>
        </w:rPr>
        <w:t>intermédiaire</w:t>
      </w:r>
      <w:r w:rsidRPr="003A5DB9">
        <w:rPr>
          <w:lang w:val="fr-FR"/>
        </w:rPr>
        <w:t xml:space="preserve"> </w:t>
      </w:r>
      <w:r w:rsidR="008F14AF" w:rsidRPr="003A5DB9">
        <w:rPr>
          <w:lang w:val="fr-FR"/>
        </w:rPr>
        <w:t>dans les activités entrepreneuriales de ses sociétaires.</w:t>
      </w:r>
    </w:p>
    <w:p w14:paraId="70919341" w14:textId="4EB3A919" w:rsidR="002369CA" w:rsidRPr="003A5DB9" w:rsidRDefault="002369CA" w:rsidP="002369CA">
      <w:pPr>
        <w:pStyle w:val="Ttulo2"/>
        <w:rPr>
          <w:lang w:val="fr-FR"/>
        </w:rPr>
      </w:pPr>
      <w:r w:rsidRPr="003A5DB9">
        <w:rPr>
          <w:lang w:val="fr-FR"/>
        </w:rPr>
        <w:t>SITUA</w:t>
      </w:r>
      <w:r w:rsidR="00F66139" w:rsidRPr="003A5DB9">
        <w:rPr>
          <w:lang w:val="fr-FR"/>
        </w:rPr>
        <w:t>TIO</w:t>
      </w:r>
      <w:r w:rsidRPr="003A5DB9">
        <w:rPr>
          <w:lang w:val="fr-FR"/>
        </w:rPr>
        <w:t>N DE SMART IBÉRICA</w:t>
      </w:r>
    </w:p>
    <w:p w14:paraId="6E6243F8" w14:textId="3EE8D3F9" w:rsidR="00F66139" w:rsidRPr="003A5DB9" w:rsidRDefault="00F66139" w:rsidP="00F66139">
      <w:pPr>
        <w:rPr>
          <w:rFonts w:asciiTheme="majorHAnsi" w:eastAsiaTheme="majorEastAsia" w:hAnsiTheme="majorHAnsi" w:cstheme="majorBidi"/>
          <w:b/>
          <w:color w:val="262626" w:themeColor="text1" w:themeTint="D9"/>
          <w:sz w:val="22"/>
          <w:szCs w:val="24"/>
          <w:lang w:val="fr-FR"/>
        </w:rPr>
      </w:pPr>
      <w:r w:rsidRPr="003A5DB9">
        <w:rPr>
          <w:rFonts w:asciiTheme="majorHAnsi" w:eastAsiaTheme="majorEastAsia" w:hAnsiTheme="majorHAnsi" w:cstheme="majorBidi"/>
          <w:b/>
          <w:color w:val="262626" w:themeColor="text1" w:themeTint="D9"/>
          <w:sz w:val="22"/>
          <w:szCs w:val="24"/>
          <w:lang w:val="fr-FR"/>
        </w:rPr>
        <w:t>ÊTRE COOPÉRATIVE ANDALOUSE</w:t>
      </w:r>
    </w:p>
    <w:p w14:paraId="3E895D84" w14:textId="16E2EB60" w:rsidR="006173C7" w:rsidRPr="003A5DB9" w:rsidRDefault="000D5D3C" w:rsidP="002369CA">
      <w:pPr>
        <w:rPr>
          <w:lang w:val="fr-FR"/>
        </w:rPr>
      </w:pPr>
      <w:r w:rsidRPr="003A5DB9">
        <w:rPr>
          <w:lang w:val="fr-FR"/>
        </w:rPr>
        <w:t xml:space="preserve">Les coopératives de </w:t>
      </w:r>
      <w:proofErr w:type="spellStart"/>
      <w:r w:rsidR="003F6910" w:rsidRPr="003F6910">
        <w:rPr>
          <w:i/>
          <w:iCs/>
          <w:lang w:val="fr-FR"/>
        </w:rPr>
        <w:t>impulso</w:t>
      </w:r>
      <w:proofErr w:type="spellEnd"/>
      <w:r w:rsidR="003F6910" w:rsidRPr="003F6910">
        <w:rPr>
          <w:i/>
          <w:iCs/>
          <w:lang w:val="fr-FR"/>
        </w:rPr>
        <w:t xml:space="preserve"> </w:t>
      </w:r>
      <w:proofErr w:type="spellStart"/>
      <w:r w:rsidR="003F6910" w:rsidRPr="003F6910">
        <w:rPr>
          <w:i/>
          <w:iCs/>
          <w:lang w:val="fr-FR"/>
        </w:rPr>
        <w:t>empres</w:t>
      </w:r>
      <w:r w:rsidR="003F6910">
        <w:rPr>
          <w:i/>
          <w:iCs/>
          <w:lang w:val="fr-FR"/>
        </w:rPr>
        <w:t>a</w:t>
      </w:r>
      <w:r w:rsidR="003F6910" w:rsidRPr="003F6910">
        <w:rPr>
          <w:i/>
          <w:iCs/>
          <w:lang w:val="fr-FR"/>
        </w:rPr>
        <w:t>rial</w:t>
      </w:r>
      <w:proofErr w:type="spellEnd"/>
      <w:r w:rsidRPr="003A5DB9">
        <w:rPr>
          <w:lang w:val="fr-FR"/>
        </w:rPr>
        <w:t xml:space="preserve"> sont </w:t>
      </w:r>
      <w:r w:rsidR="003F6910" w:rsidRPr="003A5DB9">
        <w:rPr>
          <w:lang w:val="fr-FR"/>
        </w:rPr>
        <w:t>exclusivement</w:t>
      </w:r>
      <w:r w:rsidRPr="003A5DB9">
        <w:rPr>
          <w:lang w:val="fr-FR"/>
        </w:rPr>
        <w:t xml:space="preserve"> </w:t>
      </w:r>
      <w:r w:rsidR="003F6910" w:rsidRPr="003A5DB9">
        <w:rPr>
          <w:lang w:val="fr-FR"/>
        </w:rPr>
        <w:t>andalouses</w:t>
      </w:r>
      <w:r w:rsidRPr="003A5DB9">
        <w:rPr>
          <w:lang w:val="fr-FR"/>
        </w:rPr>
        <w:t xml:space="preserve">. Le </w:t>
      </w:r>
      <w:r w:rsidR="003F6910" w:rsidRPr="003A5DB9">
        <w:rPr>
          <w:lang w:val="fr-FR"/>
        </w:rPr>
        <w:t>modèle</w:t>
      </w:r>
      <w:r w:rsidRPr="003A5DB9">
        <w:rPr>
          <w:lang w:val="fr-FR"/>
        </w:rPr>
        <w:t xml:space="preserve"> est </w:t>
      </w:r>
      <w:r w:rsidR="003F6910" w:rsidRPr="003A5DB9">
        <w:rPr>
          <w:lang w:val="fr-FR"/>
        </w:rPr>
        <w:t>uniquement</w:t>
      </w:r>
      <w:r w:rsidRPr="003A5DB9">
        <w:rPr>
          <w:lang w:val="fr-FR"/>
        </w:rPr>
        <w:t xml:space="preserve"> légal en Andalousie, </w:t>
      </w:r>
      <w:r w:rsidR="005F6EA7" w:rsidRPr="003A5DB9">
        <w:rPr>
          <w:lang w:val="fr-FR"/>
        </w:rPr>
        <w:t>mais en recherchant dans la Loi du</w:t>
      </w:r>
      <w:r w:rsidR="00587EEB" w:rsidRPr="003A5DB9">
        <w:rPr>
          <w:lang w:val="fr-FR"/>
        </w:rPr>
        <w:t xml:space="preserve"> 14/2011 del 23 de </w:t>
      </w:r>
      <w:r w:rsidR="005F6EA7" w:rsidRPr="003A5DB9">
        <w:rPr>
          <w:lang w:val="fr-FR"/>
        </w:rPr>
        <w:t xml:space="preserve">décembre et plus précisément dans les articles 3 et 6 </w:t>
      </w:r>
      <w:r w:rsidR="003D450F" w:rsidRPr="003A5DB9">
        <w:rPr>
          <w:lang w:val="fr-FR"/>
        </w:rPr>
        <w:t>on trouve les précisions suivantes :</w:t>
      </w:r>
    </w:p>
    <w:p w14:paraId="1E1EE799" w14:textId="6578C94D" w:rsidR="003D450F" w:rsidRPr="003A5DB9" w:rsidRDefault="003D450F" w:rsidP="002369CA">
      <w:pPr>
        <w:rPr>
          <w:lang w:val="fr-FR"/>
        </w:rPr>
      </w:pPr>
      <w:r w:rsidRPr="003A5DB9">
        <w:rPr>
          <w:lang w:val="fr-FR"/>
        </w:rPr>
        <w:t>A</w:t>
      </w:r>
      <w:r w:rsidR="00B476F9" w:rsidRPr="003A5DB9">
        <w:rPr>
          <w:lang w:val="fr-FR"/>
        </w:rPr>
        <w:t>rticle 3</w:t>
      </w:r>
      <w:r w:rsidR="000B3773" w:rsidRPr="003A5DB9">
        <w:rPr>
          <w:lang w:val="fr-FR"/>
        </w:rPr>
        <w:t xml:space="preserve"> </w:t>
      </w:r>
      <w:r w:rsidR="00B476F9" w:rsidRPr="003A5DB9">
        <w:rPr>
          <w:lang w:val="fr-FR"/>
        </w:rPr>
        <w:t xml:space="preserve">: </w:t>
      </w:r>
    </w:p>
    <w:p w14:paraId="78E6E1B9" w14:textId="0D6B3910" w:rsidR="00B476F9" w:rsidRPr="003A5DB9" w:rsidRDefault="00B476F9" w:rsidP="002369CA">
      <w:pPr>
        <w:rPr>
          <w:lang w:val="fr-FR"/>
        </w:rPr>
      </w:pPr>
      <w:r w:rsidRPr="003A5DB9">
        <w:rPr>
          <w:lang w:val="fr-FR"/>
        </w:rPr>
        <w:t xml:space="preserve">Ils exercent </w:t>
      </w:r>
      <w:r w:rsidR="000B3773" w:rsidRPr="003A5DB9">
        <w:rPr>
          <w:lang w:val="fr-FR"/>
        </w:rPr>
        <w:t xml:space="preserve">leur </w:t>
      </w:r>
      <w:r w:rsidR="000B3773" w:rsidRPr="003A5DB9">
        <w:rPr>
          <w:b/>
          <w:bCs/>
          <w:lang w:val="fr-FR"/>
        </w:rPr>
        <w:t>activité sociétaire</w:t>
      </w:r>
      <w:r w:rsidR="000B3773" w:rsidRPr="003A5DB9">
        <w:rPr>
          <w:lang w:val="fr-FR"/>
        </w:rPr>
        <w:t xml:space="preserve"> </w:t>
      </w:r>
      <w:r w:rsidRPr="003A5DB9">
        <w:rPr>
          <w:lang w:val="fr-FR"/>
        </w:rPr>
        <w:t>principalement en Andalousie.</w:t>
      </w:r>
    </w:p>
    <w:p w14:paraId="0A4BF83B" w14:textId="65CF692A" w:rsidR="006173C7" w:rsidRPr="003A5DB9" w:rsidRDefault="00B476F9" w:rsidP="002369CA">
      <w:pPr>
        <w:rPr>
          <w:lang w:val="fr-FR"/>
        </w:rPr>
      </w:pPr>
      <w:r w:rsidRPr="003A5DB9">
        <w:rPr>
          <w:lang w:val="fr-FR"/>
        </w:rPr>
        <w:t xml:space="preserve">Article </w:t>
      </w:r>
      <w:r w:rsidR="000B3773" w:rsidRPr="003A5DB9">
        <w:rPr>
          <w:lang w:val="fr-FR"/>
        </w:rPr>
        <w:t>6 :</w:t>
      </w:r>
    </w:p>
    <w:p w14:paraId="5153445F" w14:textId="40876622" w:rsidR="000B3773" w:rsidRPr="003A5DB9" w:rsidRDefault="004F15B8" w:rsidP="002369CA">
      <w:pPr>
        <w:rPr>
          <w:lang w:val="fr-FR"/>
        </w:rPr>
      </w:pPr>
      <w:r w:rsidRPr="003A5DB9">
        <w:rPr>
          <w:lang w:val="fr-FR"/>
        </w:rPr>
        <w:t xml:space="preserve">La coopérative établira son siège social en Andalousie où elle exerce principalement </w:t>
      </w:r>
      <w:r w:rsidRPr="003A5DB9">
        <w:rPr>
          <w:lang w:val="fr-FR"/>
        </w:rPr>
        <w:t>l</w:t>
      </w:r>
      <w:r w:rsidRPr="003A5DB9">
        <w:rPr>
          <w:b/>
          <w:bCs/>
          <w:lang w:val="fr-FR"/>
        </w:rPr>
        <w:t>es activités avec ses membres ou centralise la gestion administrative.</w:t>
      </w:r>
    </w:p>
    <w:p w14:paraId="0DF58977" w14:textId="76335B53" w:rsidR="004F15B8" w:rsidRPr="003A5DB9" w:rsidRDefault="00271789" w:rsidP="002369CA">
      <w:pPr>
        <w:rPr>
          <w:lang w:val="fr-FR"/>
        </w:rPr>
      </w:pPr>
      <w:r w:rsidRPr="003A5DB9">
        <w:rPr>
          <w:lang w:val="fr-FR"/>
        </w:rPr>
        <w:t>D</w:t>
      </w:r>
      <w:r w:rsidRPr="003A5DB9">
        <w:rPr>
          <w:lang w:val="fr-FR"/>
        </w:rPr>
        <w:t>e</w:t>
      </w:r>
      <w:r w:rsidRPr="003A5DB9">
        <w:rPr>
          <w:lang w:val="fr-FR"/>
        </w:rPr>
        <w:t xml:space="preserve"> ces deux articles, nous pouvons déduire que l'activité principale </w:t>
      </w:r>
      <w:r w:rsidRPr="003A5DB9">
        <w:rPr>
          <w:lang w:val="fr-FR"/>
        </w:rPr>
        <w:t xml:space="preserve">doit être sociétaire </w:t>
      </w:r>
      <w:r w:rsidRPr="003A5DB9">
        <w:rPr>
          <w:lang w:val="fr-FR"/>
        </w:rPr>
        <w:t>et non économique</w:t>
      </w:r>
      <w:r w:rsidRPr="003A5DB9">
        <w:rPr>
          <w:lang w:val="fr-FR"/>
        </w:rPr>
        <w:t xml:space="preserve"> </w:t>
      </w:r>
      <w:r w:rsidRPr="003A5DB9">
        <w:rPr>
          <w:lang w:val="fr-FR"/>
        </w:rPr>
        <w:t xml:space="preserve">en Andalousie, </w:t>
      </w:r>
      <w:r w:rsidRPr="003A5DB9">
        <w:rPr>
          <w:lang w:val="fr-FR"/>
        </w:rPr>
        <w:t>ce que no</w:t>
      </w:r>
      <w:r w:rsidR="00B928E0" w:rsidRPr="003A5DB9">
        <w:rPr>
          <w:lang w:val="fr-FR"/>
        </w:rPr>
        <w:t xml:space="preserve">us </w:t>
      </w:r>
      <w:r w:rsidR="00BE30BF">
        <w:rPr>
          <w:lang w:val="fr-FR"/>
        </w:rPr>
        <w:t>respectons</w:t>
      </w:r>
      <w:r w:rsidR="00F05AA0" w:rsidRPr="003A5DB9">
        <w:rPr>
          <w:lang w:val="fr-FR"/>
        </w:rPr>
        <w:t xml:space="preserve"> </w:t>
      </w:r>
      <w:r w:rsidR="009678D5" w:rsidRPr="003A5DB9">
        <w:rPr>
          <w:lang w:val="fr-FR"/>
        </w:rPr>
        <w:t>avec</w:t>
      </w:r>
      <w:r w:rsidRPr="003A5DB9">
        <w:rPr>
          <w:lang w:val="fr-FR"/>
        </w:rPr>
        <w:t xml:space="preserve"> le bureau de Grenade, notre propre </w:t>
      </w:r>
      <w:r w:rsidR="00FC0F7E">
        <w:rPr>
          <w:lang w:val="fr-FR"/>
        </w:rPr>
        <w:t>lieu</w:t>
      </w:r>
      <w:r w:rsidRPr="003A5DB9">
        <w:rPr>
          <w:lang w:val="fr-FR"/>
        </w:rPr>
        <w:t xml:space="preserve">, tandis qu'à Madrid et à Barcelone nous travaillons en </w:t>
      </w:r>
      <w:r w:rsidR="009678D5" w:rsidRPr="003A5DB9">
        <w:rPr>
          <w:lang w:val="fr-FR"/>
        </w:rPr>
        <w:t>coworking</w:t>
      </w:r>
      <w:r w:rsidRPr="003A5DB9">
        <w:rPr>
          <w:lang w:val="fr-FR"/>
        </w:rPr>
        <w:t xml:space="preserve">, en </w:t>
      </w:r>
      <w:r w:rsidR="009678D5" w:rsidRPr="003A5DB9">
        <w:rPr>
          <w:lang w:val="fr-FR"/>
        </w:rPr>
        <w:t>ayant</w:t>
      </w:r>
      <w:r w:rsidRPr="003A5DB9">
        <w:rPr>
          <w:lang w:val="fr-FR"/>
        </w:rPr>
        <w:t xml:space="preserve"> Grenade comme siège social.</w:t>
      </w:r>
    </w:p>
    <w:p w14:paraId="26828E23" w14:textId="2F7AAB08" w:rsidR="009678D5" w:rsidRPr="003A5DB9" w:rsidRDefault="009678D5" w:rsidP="002369CA">
      <w:pPr>
        <w:rPr>
          <w:lang w:val="fr-FR"/>
        </w:rPr>
      </w:pPr>
      <w:r w:rsidRPr="003A5DB9">
        <w:rPr>
          <w:lang w:val="fr-FR"/>
        </w:rPr>
        <w:t xml:space="preserve">Dans l’article 6 on spécifie aussi </w:t>
      </w:r>
      <w:r w:rsidR="0079796A" w:rsidRPr="003A5DB9">
        <w:rPr>
          <w:lang w:val="fr-FR"/>
        </w:rPr>
        <w:t>les 2 façons d’être coopérative andalouse :</w:t>
      </w:r>
    </w:p>
    <w:p w14:paraId="2057C1A3" w14:textId="1FE0E4C9" w:rsidR="008E036A" w:rsidRPr="003A5DB9" w:rsidRDefault="008E036A" w:rsidP="008E036A">
      <w:pPr>
        <w:pStyle w:val="Prrafodelista"/>
        <w:numPr>
          <w:ilvl w:val="0"/>
          <w:numId w:val="16"/>
        </w:numPr>
        <w:rPr>
          <w:lang w:val="fr-FR"/>
        </w:rPr>
      </w:pPr>
      <w:r w:rsidRPr="003A5DB9">
        <w:rPr>
          <w:lang w:val="fr-FR"/>
        </w:rPr>
        <w:t>A</w:t>
      </w:r>
      <w:r w:rsidR="0079796A" w:rsidRPr="003A5DB9">
        <w:rPr>
          <w:lang w:val="fr-FR"/>
        </w:rPr>
        <w:t>ctivité principale</w:t>
      </w:r>
    </w:p>
    <w:p w14:paraId="439FCF61" w14:textId="7F3AE93B" w:rsidR="008E036A" w:rsidRPr="003A5DB9" w:rsidRDefault="008E036A" w:rsidP="008E036A">
      <w:pPr>
        <w:pStyle w:val="Prrafodelista"/>
        <w:numPr>
          <w:ilvl w:val="0"/>
          <w:numId w:val="16"/>
        </w:numPr>
        <w:rPr>
          <w:lang w:val="fr-FR"/>
        </w:rPr>
      </w:pPr>
      <w:r w:rsidRPr="003A5DB9">
        <w:rPr>
          <w:lang w:val="fr-FR"/>
        </w:rPr>
        <w:t>Centrali</w:t>
      </w:r>
      <w:r w:rsidR="0079796A" w:rsidRPr="003A5DB9">
        <w:rPr>
          <w:lang w:val="fr-FR"/>
        </w:rPr>
        <w:t xml:space="preserve">ser la gestion </w:t>
      </w:r>
      <w:r w:rsidR="00863E97" w:rsidRPr="003A5DB9">
        <w:rPr>
          <w:lang w:val="fr-FR"/>
        </w:rPr>
        <w:t>administrative</w:t>
      </w:r>
    </w:p>
    <w:p w14:paraId="61443DD6" w14:textId="76FCC99E" w:rsidR="00245241" w:rsidRPr="003A5DB9" w:rsidRDefault="00245241" w:rsidP="00245241">
      <w:pPr>
        <w:rPr>
          <w:color w:val="221E1F"/>
          <w:lang w:val="fr-FR"/>
        </w:rPr>
      </w:pPr>
      <w:r w:rsidRPr="003A5DB9">
        <w:rPr>
          <w:lang w:val="fr-FR"/>
        </w:rPr>
        <w:t>Elles</w:t>
      </w:r>
      <w:r w:rsidRPr="003A5DB9">
        <w:rPr>
          <w:lang w:val="fr-FR"/>
        </w:rPr>
        <w:t xml:space="preserve"> ne </w:t>
      </w:r>
      <w:r w:rsidR="00863E97">
        <w:rPr>
          <w:lang w:val="fr-FR"/>
        </w:rPr>
        <w:t xml:space="preserve">doivent pas </w:t>
      </w:r>
      <w:r w:rsidR="00D81A9B">
        <w:rPr>
          <w:lang w:val="fr-FR"/>
        </w:rPr>
        <w:t>obligatoirement s’additionner, seule l’une des deux doit être respectée</w:t>
      </w:r>
      <w:r w:rsidRPr="003A5DB9">
        <w:rPr>
          <w:lang w:val="fr-FR"/>
        </w:rPr>
        <w:t xml:space="preserve">. Dans notre cas, la gestion administrative est centralisée en </w:t>
      </w:r>
      <w:r w:rsidR="00D81A9B" w:rsidRPr="003A5DB9">
        <w:rPr>
          <w:lang w:val="fr-FR"/>
        </w:rPr>
        <w:t>Andalousie :</w:t>
      </w:r>
    </w:p>
    <w:p w14:paraId="055DD945" w14:textId="48CDE4E5" w:rsidR="008E036A" w:rsidRPr="003A5DB9" w:rsidRDefault="00D81A9B" w:rsidP="008E036A">
      <w:pPr>
        <w:pStyle w:val="Prrafodelista"/>
        <w:numPr>
          <w:ilvl w:val="0"/>
          <w:numId w:val="16"/>
        </w:numPr>
        <w:rPr>
          <w:lang w:val="fr-FR"/>
        </w:rPr>
      </w:pPr>
      <w:r w:rsidRPr="003A5DB9">
        <w:rPr>
          <w:lang w:val="fr-FR"/>
        </w:rPr>
        <w:t>Antequera :</w:t>
      </w:r>
      <w:r w:rsidR="008E036A" w:rsidRPr="003A5DB9">
        <w:rPr>
          <w:lang w:val="fr-FR"/>
        </w:rPr>
        <w:t xml:space="preserve"> </w:t>
      </w:r>
      <w:proofErr w:type="spellStart"/>
      <w:r w:rsidR="008E036A" w:rsidRPr="003A5DB9">
        <w:rPr>
          <w:lang w:val="fr-FR"/>
        </w:rPr>
        <w:t>Loles</w:t>
      </w:r>
      <w:proofErr w:type="spellEnd"/>
      <w:r w:rsidR="00084C18" w:rsidRPr="003A5DB9">
        <w:rPr>
          <w:lang w:val="fr-FR"/>
        </w:rPr>
        <w:t xml:space="preserve">, ressources </w:t>
      </w:r>
      <w:r w:rsidRPr="003A5DB9">
        <w:rPr>
          <w:lang w:val="fr-FR"/>
        </w:rPr>
        <w:t>humaines</w:t>
      </w:r>
    </w:p>
    <w:p w14:paraId="11301B20" w14:textId="4D316DB5" w:rsidR="008E036A" w:rsidRPr="003A5DB9" w:rsidRDefault="00530A50" w:rsidP="008E036A">
      <w:pPr>
        <w:pStyle w:val="Prrafodelista"/>
        <w:numPr>
          <w:ilvl w:val="0"/>
          <w:numId w:val="16"/>
        </w:numPr>
        <w:rPr>
          <w:lang w:val="fr-FR"/>
        </w:rPr>
      </w:pPr>
      <w:r w:rsidRPr="003A5DB9">
        <w:rPr>
          <w:lang w:val="fr-FR"/>
        </w:rPr>
        <w:t xml:space="preserve">Fiscalité </w:t>
      </w:r>
      <w:r w:rsidR="008E036A" w:rsidRPr="003A5DB9">
        <w:rPr>
          <w:lang w:val="fr-FR"/>
        </w:rPr>
        <w:t xml:space="preserve">: </w:t>
      </w:r>
      <w:r w:rsidR="00084C18" w:rsidRPr="003A5DB9">
        <w:rPr>
          <w:lang w:val="fr-FR"/>
        </w:rPr>
        <w:t xml:space="preserve">le siège social est à Grenade et </w:t>
      </w:r>
      <w:r w:rsidRPr="003A5DB9">
        <w:rPr>
          <w:lang w:val="fr-FR"/>
        </w:rPr>
        <w:t>à cet effet nous sommes andalous</w:t>
      </w:r>
      <w:r w:rsidR="008E036A" w:rsidRPr="003A5DB9">
        <w:rPr>
          <w:lang w:val="fr-FR"/>
        </w:rPr>
        <w:t xml:space="preserve"> </w:t>
      </w:r>
    </w:p>
    <w:p w14:paraId="688C82A6" w14:textId="2C40F1AE" w:rsidR="0077142E" w:rsidRPr="00D81A9B" w:rsidRDefault="00D81A9B" w:rsidP="008E036A">
      <w:pPr>
        <w:pStyle w:val="Prrafodelista"/>
        <w:numPr>
          <w:ilvl w:val="0"/>
          <w:numId w:val="16"/>
        </w:numPr>
        <w:rPr>
          <w:lang w:val="es-ES"/>
        </w:rPr>
      </w:pPr>
      <w:proofErr w:type="spellStart"/>
      <w:r w:rsidRPr="00D81A9B">
        <w:rPr>
          <w:lang w:val="es-ES"/>
        </w:rPr>
        <w:t>Juridique</w:t>
      </w:r>
      <w:proofErr w:type="spellEnd"/>
      <w:r w:rsidRPr="00D81A9B">
        <w:rPr>
          <w:lang w:val="es-ES"/>
        </w:rPr>
        <w:t xml:space="preserve"> :</w:t>
      </w:r>
      <w:r w:rsidR="0077142E" w:rsidRPr="00D81A9B">
        <w:rPr>
          <w:lang w:val="es-ES"/>
        </w:rPr>
        <w:t xml:space="preserve"> </w:t>
      </w:r>
      <w:r w:rsidRPr="00D81A9B">
        <w:rPr>
          <w:lang w:val="es-ES"/>
        </w:rPr>
        <w:t xml:space="preserve">à </w:t>
      </w:r>
      <w:r w:rsidR="0077142E" w:rsidRPr="00D81A9B">
        <w:rPr>
          <w:lang w:val="es-ES"/>
        </w:rPr>
        <w:t>Sevilla (Macarena y Silvia)</w:t>
      </w:r>
    </w:p>
    <w:p w14:paraId="41F4679A" w14:textId="18BE2BB1" w:rsidR="00AC7479" w:rsidRPr="003A5DB9" w:rsidRDefault="006039B1" w:rsidP="008E036A">
      <w:pPr>
        <w:rPr>
          <w:lang w:val="fr-FR"/>
        </w:rPr>
      </w:pPr>
      <w:r w:rsidRPr="003A5DB9">
        <w:rPr>
          <w:lang w:val="fr-FR"/>
        </w:rPr>
        <w:lastRenderedPageBreak/>
        <w:t xml:space="preserve">Cela nous </w:t>
      </w:r>
      <w:r w:rsidR="00D81A9B">
        <w:rPr>
          <w:lang w:val="fr-FR"/>
        </w:rPr>
        <w:t>indique</w:t>
      </w:r>
      <w:r w:rsidRPr="003A5DB9">
        <w:rPr>
          <w:lang w:val="fr-FR"/>
        </w:rPr>
        <w:t xml:space="preserve"> que notre activité principale</w:t>
      </w:r>
      <w:r w:rsidR="008F0571">
        <w:rPr>
          <w:lang w:val="fr-FR"/>
        </w:rPr>
        <w:t xml:space="preserve"> </w:t>
      </w:r>
      <w:r w:rsidRPr="003A5DB9">
        <w:rPr>
          <w:lang w:val="fr-FR"/>
        </w:rPr>
        <w:t xml:space="preserve">: le tutorat, l'accompagnement, les projets des </w:t>
      </w:r>
      <w:r w:rsidRPr="003A5DB9">
        <w:rPr>
          <w:lang w:val="fr-FR"/>
        </w:rPr>
        <w:t>sociétaires</w:t>
      </w:r>
      <w:r w:rsidRPr="003A5DB9">
        <w:rPr>
          <w:lang w:val="fr-FR"/>
        </w:rPr>
        <w:t xml:space="preserve"> est ce qui </w:t>
      </w:r>
      <w:r w:rsidR="00D81A9B">
        <w:rPr>
          <w:lang w:val="fr-FR"/>
        </w:rPr>
        <w:t>doit</w:t>
      </w:r>
      <w:r w:rsidRPr="003A5DB9">
        <w:rPr>
          <w:lang w:val="fr-FR"/>
        </w:rPr>
        <w:t xml:space="preserve"> être</w:t>
      </w:r>
      <w:r w:rsidR="00D81A9B">
        <w:rPr>
          <w:lang w:val="fr-FR"/>
        </w:rPr>
        <w:t xml:space="preserve"> fait</w:t>
      </w:r>
      <w:r w:rsidRPr="003A5DB9">
        <w:rPr>
          <w:lang w:val="fr-FR"/>
        </w:rPr>
        <w:t xml:space="preserve"> en Andalousie, </w:t>
      </w:r>
      <w:r w:rsidR="008F0571">
        <w:rPr>
          <w:lang w:val="fr-FR"/>
        </w:rPr>
        <w:t>et que no</w:t>
      </w:r>
      <w:r w:rsidR="003B1171">
        <w:rPr>
          <w:lang w:val="fr-FR"/>
        </w:rPr>
        <w:t>tre tâche d’intermédiaires peut se faire ailleurs sur le territoire.</w:t>
      </w:r>
    </w:p>
    <w:p w14:paraId="6A93C299" w14:textId="77777777" w:rsidR="002420AD" w:rsidRPr="003A5DB9" w:rsidRDefault="002420AD" w:rsidP="008E036A">
      <w:pPr>
        <w:rPr>
          <w:lang w:val="fr-FR"/>
        </w:rPr>
      </w:pPr>
      <w:r w:rsidRPr="003A5DB9">
        <w:rPr>
          <w:lang w:val="fr-FR"/>
        </w:rPr>
        <w:t>Par conséquent, nous devons faire plus d'activités de formation pour les membres en Andalousie. Réunions et activités.</w:t>
      </w:r>
    </w:p>
    <w:p w14:paraId="2FD94BFD" w14:textId="6FA87827" w:rsidR="00CE61A6" w:rsidRPr="003A5DB9" w:rsidRDefault="00CE61A6" w:rsidP="008E036A">
      <w:pPr>
        <w:rPr>
          <w:lang w:val="fr-FR"/>
        </w:rPr>
      </w:pPr>
      <w:r w:rsidRPr="003A5DB9">
        <w:rPr>
          <w:lang w:val="fr-FR"/>
        </w:rPr>
        <w:t xml:space="preserve">Encourager également la participation </w:t>
      </w:r>
      <w:r w:rsidRPr="003A5DB9">
        <w:rPr>
          <w:lang w:val="fr-FR"/>
        </w:rPr>
        <w:t xml:space="preserve">à </w:t>
      </w:r>
      <w:r w:rsidRPr="003A5DB9">
        <w:rPr>
          <w:lang w:val="fr-FR"/>
        </w:rPr>
        <w:t xml:space="preserve">de subventions et </w:t>
      </w:r>
      <w:r w:rsidRPr="003A5DB9">
        <w:rPr>
          <w:lang w:val="fr-FR"/>
        </w:rPr>
        <w:t>aux</w:t>
      </w:r>
      <w:r w:rsidRPr="003A5DB9">
        <w:rPr>
          <w:lang w:val="fr-FR"/>
        </w:rPr>
        <w:t xml:space="preserve"> circuits andalous. </w:t>
      </w:r>
      <w:r w:rsidRPr="003A5DB9">
        <w:rPr>
          <w:lang w:val="fr-FR"/>
        </w:rPr>
        <w:t>On le fait déjà.</w:t>
      </w:r>
    </w:p>
    <w:p w14:paraId="23F965DB" w14:textId="5A1420A3" w:rsidR="00521258" w:rsidRPr="003A5DB9" w:rsidRDefault="003B1171" w:rsidP="008E036A">
      <w:pPr>
        <w:rPr>
          <w:lang w:val="fr-FR"/>
        </w:rPr>
      </w:pPr>
      <w:r>
        <w:rPr>
          <w:lang w:val="fr-FR"/>
        </w:rPr>
        <w:t>À</w:t>
      </w:r>
      <w:r w:rsidR="00521258" w:rsidRPr="003A5DB9">
        <w:rPr>
          <w:lang w:val="fr-FR"/>
        </w:rPr>
        <w:t xml:space="preserve"> aucun moment, il n'est question de facturation ou d'activité de </w:t>
      </w:r>
      <w:r w:rsidR="00521258" w:rsidRPr="003A5DB9">
        <w:rPr>
          <w:lang w:val="fr-FR"/>
        </w:rPr>
        <w:t>sociét</w:t>
      </w:r>
      <w:r w:rsidR="006B45A7" w:rsidRPr="003A5DB9">
        <w:rPr>
          <w:lang w:val="fr-FR"/>
        </w:rPr>
        <w:t>aires</w:t>
      </w:r>
      <w:r w:rsidR="00521258" w:rsidRPr="003A5DB9">
        <w:rPr>
          <w:lang w:val="fr-FR"/>
        </w:rPr>
        <w:t xml:space="preserve"> avec des tiers. Parce que nos activités en tant que coopérative</w:t>
      </w:r>
      <w:r w:rsidR="006B45A7" w:rsidRPr="003A5DB9">
        <w:rPr>
          <w:lang w:val="fr-FR"/>
        </w:rPr>
        <w:t>,</w:t>
      </w:r>
      <w:r w:rsidR="00521258" w:rsidRPr="003A5DB9">
        <w:rPr>
          <w:lang w:val="fr-FR"/>
        </w:rPr>
        <w:t xml:space="preserve"> conformément à la loi</w:t>
      </w:r>
      <w:r w:rsidR="006B45A7" w:rsidRPr="003A5DB9">
        <w:rPr>
          <w:lang w:val="fr-FR"/>
        </w:rPr>
        <w:t>,</w:t>
      </w:r>
      <w:r w:rsidR="00521258" w:rsidRPr="003A5DB9">
        <w:rPr>
          <w:lang w:val="fr-FR"/>
        </w:rPr>
        <w:t xml:space="preserve"> sont ce que la structure fait pour ses membres, pas ce</w:t>
      </w:r>
      <w:r w:rsidR="006B45A7" w:rsidRPr="003A5DB9">
        <w:rPr>
          <w:lang w:val="fr-FR"/>
        </w:rPr>
        <w:t>lles</w:t>
      </w:r>
      <w:r w:rsidR="00521258" w:rsidRPr="003A5DB9">
        <w:rPr>
          <w:lang w:val="fr-FR"/>
        </w:rPr>
        <w:t xml:space="preserve"> que les membres font pour les clients. Nous devons prendre soin de cet aspect et tout écrire correctement pour </w:t>
      </w:r>
      <w:r w:rsidR="00E22D59">
        <w:rPr>
          <w:lang w:val="fr-FR"/>
        </w:rPr>
        <w:t xml:space="preserve">améliorer notre </w:t>
      </w:r>
      <w:r>
        <w:rPr>
          <w:lang w:val="fr-FR"/>
        </w:rPr>
        <w:t>argumentaire</w:t>
      </w:r>
      <w:r w:rsidR="00521258" w:rsidRPr="003A5DB9">
        <w:rPr>
          <w:lang w:val="fr-FR"/>
        </w:rPr>
        <w:t>.</w:t>
      </w:r>
    </w:p>
    <w:p w14:paraId="7D4DA539" w14:textId="3D78D52D" w:rsidR="001D63C5" w:rsidRPr="003A5DB9" w:rsidRDefault="001D63C5" w:rsidP="00E22D59">
      <w:pPr>
        <w:rPr>
          <w:b/>
          <w:lang w:val="fr-FR"/>
        </w:rPr>
      </w:pPr>
      <w:r w:rsidRPr="003A5DB9">
        <w:rPr>
          <w:lang w:val="fr-FR"/>
        </w:rPr>
        <w:t>Il est vrai qu'avec le COVID-19, l'Andalousie dispose de meilleures données de santé publique et elles sont avancées dans l</w:t>
      </w:r>
      <w:r w:rsidR="00434072" w:rsidRPr="003A5DB9">
        <w:rPr>
          <w:b/>
          <w:lang w:val="fr-FR"/>
        </w:rPr>
        <w:t>e déconfinement</w:t>
      </w:r>
      <w:r w:rsidR="00E22D59">
        <w:rPr>
          <w:b/>
          <w:lang w:val="fr-FR"/>
        </w:rPr>
        <w:t>,</w:t>
      </w:r>
      <w:r w:rsidRPr="003A5DB9">
        <w:rPr>
          <w:lang w:val="fr-FR"/>
        </w:rPr>
        <w:t xml:space="preserve"> de sorte que désormais les membres actifs</w:t>
      </w:r>
      <w:r w:rsidR="00434072" w:rsidRPr="003A5DB9">
        <w:rPr>
          <w:b/>
          <w:lang w:val="fr-FR"/>
        </w:rPr>
        <w:t xml:space="preserve"> sont</w:t>
      </w:r>
      <w:r w:rsidRPr="003A5DB9">
        <w:rPr>
          <w:lang w:val="fr-FR"/>
        </w:rPr>
        <w:t xml:space="preserve"> à 60% andalous. Profite</w:t>
      </w:r>
      <w:r w:rsidR="00434072" w:rsidRPr="00E22D59">
        <w:rPr>
          <w:bCs/>
          <w:lang w:val="fr-FR"/>
        </w:rPr>
        <w:t xml:space="preserve">r </w:t>
      </w:r>
      <w:r w:rsidRPr="003A5DB9">
        <w:rPr>
          <w:lang w:val="fr-FR"/>
        </w:rPr>
        <w:t xml:space="preserve">des opportunités et </w:t>
      </w:r>
      <w:r w:rsidR="00B1604F" w:rsidRPr="003A5DB9">
        <w:rPr>
          <w:b/>
          <w:lang w:val="fr-FR"/>
        </w:rPr>
        <w:t>argumenter</w:t>
      </w:r>
      <w:r w:rsidRPr="003A5DB9">
        <w:rPr>
          <w:lang w:val="fr-FR"/>
        </w:rPr>
        <w:t xml:space="preserve"> en fonction </w:t>
      </w:r>
      <w:r w:rsidR="00B1604F" w:rsidRPr="003A5DB9">
        <w:rPr>
          <w:b/>
          <w:lang w:val="fr-FR"/>
        </w:rPr>
        <w:t>des m</w:t>
      </w:r>
      <w:r w:rsidR="00434072" w:rsidRPr="003A5DB9">
        <w:rPr>
          <w:b/>
          <w:lang w:val="fr-FR"/>
        </w:rPr>
        <w:t>embres et</w:t>
      </w:r>
      <w:r w:rsidRPr="003A5DB9">
        <w:rPr>
          <w:lang w:val="fr-FR"/>
        </w:rPr>
        <w:t xml:space="preserve"> non de la facturation. Cela dépend de nous avec les arguments que nous </w:t>
      </w:r>
      <w:r w:rsidR="00B1604F" w:rsidRPr="003A5DB9">
        <w:rPr>
          <w:b/>
          <w:lang w:val="fr-FR"/>
        </w:rPr>
        <w:t>élaborerons</w:t>
      </w:r>
      <w:r w:rsidRPr="003A5DB9">
        <w:rPr>
          <w:lang w:val="fr-FR"/>
        </w:rPr>
        <w:t>.</w:t>
      </w:r>
    </w:p>
    <w:p w14:paraId="4CA1A986" w14:textId="2568E0B5" w:rsidR="009F734B" w:rsidRPr="003A5DB9" w:rsidRDefault="009F734B" w:rsidP="009F734B">
      <w:pPr>
        <w:pStyle w:val="Ttulo2"/>
        <w:rPr>
          <w:lang w:val="fr-FR"/>
        </w:rPr>
      </w:pPr>
      <w:r w:rsidRPr="003A5DB9">
        <w:rPr>
          <w:lang w:val="fr-FR"/>
        </w:rPr>
        <w:t>GARANT</w:t>
      </w:r>
      <w:r w:rsidR="00B1604F" w:rsidRPr="003A5DB9">
        <w:rPr>
          <w:lang w:val="fr-FR"/>
        </w:rPr>
        <w:t>IES</w:t>
      </w:r>
    </w:p>
    <w:p w14:paraId="5C006FF3" w14:textId="0B51C155" w:rsidR="00184052" w:rsidRPr="003A5DB9" w:rsidRDefault="00184052" w:rsidP="00184052">
      <w:pPr>
        <w:pStyle w:val="Ttulo2"/>
        <w:rPr>
          <w:b w:val="0"/>
          <w:color w:val="auto"/>
          <w:sz w:val="20"/>
          <w:szCs w:val="20"/>
          <w:lang w:val="fr-FR"/>
        </w:rPr>
      </w:pPr>
      <w:r w:rsidRPr="003A5DB9">
        <w:rPr>
          <w:b w:val="0"/>
          <w:color w:val="auto"/>
          <w:sz w:val="20"/>
          <w:szCs w:val="20"/>
          <w:lang w:val="fr-FR"/>
        </w:rPr>
        <w:t xml:space="preserve">La loi établit que les coopératives de </w:t>
      </w:r>
      <w:proofErr w:type="spellStart"/>
      <w:r w:rsidRPr="00F03FE5">
        <w:rPr>
          <w:b w:val="0"/>
          <w:i/>
          <w:iCs/>
          <w:color w:val="auto"/>
          <w:sz w:val="20"/>
          <w:szCs w:val="20"/>
          <w:lang w:val="fr-FR"/>
        </w:rPr>
        <w:t>impulso</w:t>
      </w:r>
      <w:proofErr w:type="spellEnd"/>
      <w:r w:rsidRPr="00F03FE5">
        <w:rPr>
          <w:b w:val="0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F03FE5">
        <w:rPr>
          <w:b w:val="0"/>
          <w:i/>
          <w:iCs/>
          <w:color w:val="auto"/>
          <w:sz w:val="20"/>
          <w:szCs w:val="20"/>
          <w:lang w:val="fr-FR"/>
        </w:rPr>
        <w:t>empresarial</w:t>
      </w:r>
      <w:proofErr w:type="spellEnd"/>
      <w:r w:rsidRPr="003A5DB9">
        <w:rPr>
          <w:b w:val="0"/>
          <w:color w:val="auto"/>
          <w:sz w:val="20"/>
          <w:szCs w:val="20"/>
          <w:lang w:val="fr-FR"/>
        </w:rPr>
        <w:t xml:space="preserve"> doivent offrir </w:t>
      </w:r>
      <w:r w:rsidR="002D3CCD" w:rsidRPr="003A5DB9">
        <w:rPr>
          <w:b w:val="0"/>
          <w:color w:val="auto"/>
          <w:sz w:val="20"/>
          <w:szCs w:val="20"/>
          <w:lang w:val="fr-FR"/>
        </w:rPr>
        <w:t>des</w:t>
      </w:r>
      <w:r w:rsidRPr="003A5DB9">
        <w:rPr>
          <w:b w:val="0"/>
          <w:color w:val="auto"/>
          <w:sz w:val="20"/>
          <w:szCs w:val="20"/>
          <w:lang w:val="fr-FR"/>
        </w:rPr>
        <w:t xml:space="preserve"> garanties pour les activités entrepreneuriales de leurs membres.</w:t>
      </w:r>
    </w:p>
    <w:p w14:paraId="17D3935F" w14:textId="1D9D67A9" w:rsidR="00184052" w:rsidRPr="003A5DB9" w:rsidRDefault="00184052" w:rsidP="00184052">
      <w:pPr>
        <w:pStyle w:val="Ttulo2"/>
        <w:rPr>
          <w:b w:val="0"/>
          <w:color w:val="auto"/>
          <w:sz w:val="20"/>
          <w:szCs w:val="20"/>
          <w:lang w:val="fr-FR"/>
        </w:rPr>
      </w:pPr>
      <w:r w:rsidRPr="003A5DB9">
        <w:rPr>
          <w:b w:val="0"/>
          <w:color w:val="auto"/>
          <w:sz w:val="20"/>
          <w:szCs w:val="20"/>
          <w:lang w:val="fr-FR"/>
        </w:rPr>
        <w:t>Pour implanter la coopérative, une caution de 60 000 euros est nécessaire (caution</w:t>
      </w:r>
      <w:r w:rsidR="004F1ED6" w:rsidRPr="003A5DB9">
        <w:rPr>
          <w:b w:val="0"/>
          <w:color w:val="auto"/>
          <w:sz w:val="20"/>
          <w:szCs w:val="20"/>
          <w:lang w:val="fr-FR"/>
        </w:rPr>
        <w:t xml:space="preserve"> </w:t>
      </w:r>
      <w:r w:rsidRPr="003A5DB9">
        <w:rPr>
          <w:b w:val="0"/>
          <w:color w:val="auto"/>
          <w:sz w:val="20"/>
          <w:szCs w:val="20"/>
          <w:lang w:val="fr-FR"/>
        </w:rPr>
        <w:t>ou assurance)</w:t>
      </w:r>
    </w:p>
    <w:p w14:paraId="2AC9720A" w14:textId="77777777" w:rsidR="00184052" w:rsidRPr="003A5DB9" w:rsidRDefault="00184052" w:rsidP="00184052">
      <w:pPr>
        <w:pStyle w:val="Ttulo2"/>
        <w:rPr>
          <w:b w:val="0"/>
          <w:color w:val="auto"/>
          <w:sz w:val="20"/>
          <w:szCs w:val="20"/>
          <w:lang w:val="fr-FR"/>
        </w:rPr>
      </w:pPr>
      <w:r w:rsidRPr="003A5DB9">
        <w:rPr>
          <w:b w:val="0"/>
          <w:color w:val="auto"/>
          <w:sz w:val="20"/>
          <w:szCs w:val="20"/>
          <w:lang w:val="fr-FR"/>
        </w:rPr>
        <w:t>Une fois cette garantie établie, elle représente 10% de la masse salariale</w:t>
      </w:r>
    </w:p>
    <w:p w14:paraId="0D28AAE6" w14:textId="1B5807F8" w:rsidR="00184052" w:rsidRPr="003A5DB9" w:rsidRDefault="00184052" w:rsidP="00184052">
      <w:pPr>
        <w:pStyle w:val="Ttulo2"/>
        <w:rPr>
          <w:b w:val="0"/>
          <w:color w:val="auto"/>
          <w:sz w:val="20"/>
          <w:szCs w:val="20"/>
          <w:lang w:val="fr-FR"/>
        </w:rPr>
      </w:pPr>
      <w:r w:rsidRPr="003A5DB9">
        <w:rPr>
          <w:b w:val="0"/>
          <w:color w:val="auto"/>
          <w:sz w:val="20"/>
          <w:szCs w:val="20"/>
          <w:lang w:val="fr-FR"/>
        </w:rPr>
        <w:t xml:space="preserve">Smart </w:t>
      </w:r>
      <w:proofErr w:type="spellStart"/>
      <w:r w:rsidRPr="003A5DB9">
        <w:rPr>
          <w:b w:val="0"/>
          <w:color w:val="auto"/>
          <w:sz w:val="20"/>
          <w:szCs w:val="20"/>
          <w:lang w:val="fr-FR"/>
        </w:rPr>
        <w:t>Ib</w:t>
      </w:r>
      <w:proofErr w:type="spellEnd"/>
      <w:r w:rsidRPr="003A5DB9">
        <w:rPr>
          <w:b w:val="0"/>
          <w:color w:val="auto"/>
          <w:sz w:val="20"/>
          <w:szCs w:val="20"/>
          <w:lang w:val="fr-FR"/>
        </w:rPr>
        <w:t xml:space="preserve"> ne constitue cette garantie qu'en 2018, mais ils ne le font pas avec </w:t>
      </w:r>
      <w:r w:rsidR="004F1ED6" w:rsidRPr="003A5DB9">
        <w:rPr>
          <w:b w:val="0"/>
          <w:color w:val="auto"/>
          <w:sz w:val="20"/>
          <w:szCs w:val="20"/>
          <w:lang w:val="fr-FR"/>
        </w:rPr>
        <w:t xml:space="preserve">les </w:t>
      </w:r>
      <w:r w:rsidRPr="003A5DB9">
        <w:rPr>
          <w:b w:val="0"/>
          <w:color w:val="auto"/>
          <w:sz w:val="20"/>
          <w:szCs w:val="20"/>
          <w:lang w:val="fr-FR"/>
        </w:rPr>
        <w:t>10% de la masse salariale</w:t>
      </w:r>
      <w:r w:rsidR="004F1ED6" w:rsidRPr="003A5DB9">
        <w:rPr>
          <w:b w:val="0"/>
          <w:color w:val="auto"/>
          <w:sz w:val="20"/>
          <w:szCs w:val="20"/>
          <w:lang w:val="fr-FR"/>
        </w:rPr>
        <w:t xml:space="preserve"> de 2017</w:t>
      </w:r>
      <w:r w:rsidRPr="003A5DB9">
        <w:rPr>
          <w:b w:val="0"/>
          <w:color w:val="auto"/>
          <w:sz w:val="20"/>
          <w:szCs w:val="20"/>
          <w:lang w:val="fr-FR"/>
        </w:rPr>
        <w:t>, ce qui serait correct, mais avec les 60</w:t>
      </w:r>
      <w:r w:rsidR="004F1ED6" w:rsidRPr="003A5DB9">
        <w:rPr>
          <w:b w:val="0"/>
          <w:color w:val="auto"/>
          <w:sz w:val="20"/>
          <w:szCs w:val="20"/>
          <w:lang w:val="fr-FR"/>
        </w:rPr>
        <w:t>.</w:t>
      </w:r>
      <w:r w:rsidRPr="003A5DB9">
        <w:rPr>
          <w:b w:val="0"/>
          <w:color w:val="auto"/>
          <w:sz w:val="20"/>
          <w:szCs w:val="20"/>
          <w:lang w:val="fr-FR"/>
        </w:rPr>
        <w:t>000 euros initiaux.</w:t>
      </w:r>
    </w:p>
    <w:p w14:paraId="6C30F50C" w14:textId="08E5A24C" w:rsidR="00184052" w:rsidRPr="003A5DB9" w:rsidRDefault="00184052" w:rsidP="00184052">
      <w:pPr>
        <w:pStyle w:val="Ttulo2"/>
        <w:rPr>
          <w:b w:val="0"/>
          <w:color w:val="auto"/>
          <w:sz w:val="20"/>
          <w:szCs w:val="20"/>
          <w:lang w:val="fr-FR"/>
        </w:rPr>
      </w:pPr>
      <w:r w:rsidRPr="003A5DB9">
        <w:rPr>
          <w:b w:val="0"/>
          <w:color w:val="auto"/>
          <w:sz w:val="20"/>
          <w:szCs w:val="20"/>
          <w:lang w:val="fr-FR"/>
        </w:rPr>
        <w:t xml:space="preserve">En juillet 2020, nous devons renouveler cette garantie, qui jusqu'à présent était de 60 000 euros, mais nous devons le faire </w:t>
      </w:r>
      <w:r w:rsidR="00922870" w:rsidRPr="003A5DB9">
        <w:rPr>
          <w:b w:val="0"/>
          <w:color w:val="auto"/>
          <w:sz w:val="20"/>
          <w:szCs w:val="20"/>
          <w:lang w:val="fr-FR"/>
        </w:rPr>
        <w:t>à hauteur de</w:t>
      </w:r>
      <w:r w:rsidRPr="003A5DB9">
        <w:rPr>
          <w:b w:val="0"/>
          <w:color w:val="auto"/>
          <w:sz w:val="20"/>
          <w:szCs w:val="20"/>
          <w:lang w:val="fr-FR"/>
        </w:rPr>
        <w:t xml:space="preserve"> 300 000 euros, soit 10% de la masse salariale</w:t>
      </w:r>
      <w:r w:rsidR="00922870" w:rsidRPr="003A5DB9">
        <w:rPr>
          <w:b w:val="0"/>
          <w:color w:val="auto"/>
          <w:sz w:val="20"/>
          <w:szCs w:val="20"/>
          <w:lang w:val="fr-FR"/>
        </w:rPr>
        <w:t xml:space="preserve"> de 2019.</w:t>
      </w:r>
    </w:p>
    <w:p w14:paraId="2D35AFBE" w14:textId="77777777" w:rsidR="00184052" w:rsidRPr="003A5DB9" w:rsidRDefault="00184052" w:rsidP="00184052">
      <w:pPr>
        <w:pStyle w:val="Ttulo2"/>
        <w:rPr>
          <w:b w:val="0"/>
          <w:color w:val="auto"/>
          <w:sz w:val="20"/>
          <w:szCs w:val="20"/>
          <w:lang w:val="fr-FR"/>
        </w:rPr>
      </w:pPr>
      <w:r w:rsidRPr="003A5DB9">
        <w:rPr>
          <w:b w:val="0"/>
          <w:color w:val="auto"/>
          <w:sz w:val="20"/>
          <w:szCs w:val="20"/>
          <w:lang w:val="fr-FR"/>
        </w:rPr>
        <w:t>Ne pas le faire entraîne la perte du statut coopératif d</w:t>
      </w:r>
      <w:r w:rsidRPr="00F03FE5">
        <w:rPr>
          <w:b w:val="0"/>
          <w:i/>
          <w:iCs/>
          <w:color w:val="auto"/>
          <w:sz w:val="20"/>
          <w:szCs w:val="20"/>
          <w:lang w:val="fr-FR"/>
        </w:rPr>
        <w:t>'</w:t>
      </w:r>
      <w:proofErr w:type="spellStart"/>
      <w:r w:rsidRPr="00F03FE5">
        <w:rPr>
          <w:b w:val="0"/>
          <w:i/>
          <w:iCs/>
          <w:color w:val="auto"/>
          <w:sz w:val="20"/>
          <w:szCs w:val="20"/>
          <w:lang w:val="fr-FR"/>
        </w:rPr>
        <w:t>Impulso</w:t>
      </w:r>
      <w:proofErr w:type="spellEnd"/>
      <w:r w:rsidRPr="00F03FE5">
        <w:rPr>
          <w:b w:val="0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F03FE5">
        <w:rPr>
          <w:b w:val="0"/>
          <w:i/>
          <w:iCs/>
          <w:color w:val="auto"/>
          <w:sz w:val="20"/>
          <w:szCs w:val="20"/>
          <w:lang w:val="fr-FR"/>
        </w:rPr>
        <w:t>Empresarial</w:t>
      </w:r>
      <w:proofErr w:type="spellEnd"/>
      <w:r w:rsidRPr="00F03FE5">
        <w:rPr>
          <w:b w:val="0"/>
          <w:i/>
          <w:iCs/>
          <w:color w:val="auto"/>
          <w:sz w:val="20"/>
          <w:szCs w:val="20"/>
          <w:lang w:val="fr-FR"/>
        </w:rPr>
        <w:t>.</w:t>
      </w:r>
    </w:p>
    <w:p w14:paraId="7FA3D287" w14:textId="7BEE69AE" w:rsidR="00184052" w:rsidRPr="003A5DB9" w:rsidRDefault="00184052" w:rsidP="00184052">
      <w:pPr>
        <w:pStyle w:val="Ttulo2"/>
        <w:rPr>
          <w:b w:val="0"/>
          <w:color w:val="auto"/>
          <w:sz w:val="20"/>
          <w:szCs w:val="20"/>
          <w:lang w:val="fr-FR"/>
        </w:rPr>
      </w:pPr>
      <w:r w:rsidRPr="003A5DB9">
        <w:rPr>
          <w:b w:val="0"/>
          <w:color w:val="auto"/>
          <w:sz w:val="20"/>
          <w:szCs w:val="20"/>
          <w:lang w:val="fr-FR"/>
        </w:rPr>
        <w:t xml:space="preserve">Cette question n'a jamais été discutée </w:t>
      </w:r>
      <w:r w:rsidR="00F03FE5">
        <w:rPr>
          <w:b w:val="0"/>
          <w:color w:val="auto"/>
          <w:sz w:val="20"/>
          <w:szCs w:val="20"/>
          <w:lang w:val="fr-FR"/>
        </w:rPr>
        <w:t>en</w:t>
      </w:r>
      <w:r w:rsidRPr="003A5DB9">
        <w:rPr>
          <w:b w:val="0"/>
          <w:color w:val="auto"/>
          <w:sz w:val="20"/>
          <w:szCs w:val="20"/>
          <w:lang w:val="fr-FR"/>
        </w:rPr>
        <w:t xml:space="preserve"> Conseil </w:t>
      </w:r>
      <w:r w:rsidR="00922870" w:rsidRPr="003A5DB9">
        <w:rPr>
          <w:b w:val="0"/>
          <w:color w:val="auto"/>
          <w:sz w:val="20"/>
          <w:szCs w:val="20"/>
          <w:lang w:val="fr-FR"/>
        </w:rPr>
        <w:t>d’administration</w:t>
      </w:r>
      <w:r w:rsidRPr="003A5DB9">
        <w:rPr>
          <w:b w:val="0"/>
          <w:color w:val="auto"/>
          <w:sz w:val="20"/>
          <w:szCs w:val="20"/>
          <w:lang w:val="fr-FR"/>
        </w:rPr>
        <w:t xml:space="preserve">, et </w:t>
      </w:r>
      <w:r w:rsidR="00AD5714" w:rsidRPr="003A5DB9">
        <w:rPr>
          <w:b w:val="0"/>
          <w:color w:val="auto"/>
          <w:sz w:val="20"/>
          <w:szCs w:val="20"/>
          <w:lang w:val="fr-FR"/>
        </w:rPr>
        <w:t xml:space="preserve">ça a été </w:t>
      </w:r>
      <w:r w:rsidRPr="003A5DB9">
        <w:rPr>
          <w:b w:val="0"/>
          <w:color w:val="auto"/>
          <w:sz w:val="20"/>
          <w:szCs w:val="20"/>
          <w:lang w:val="fr-FR"/>
        </w:rPr>
        <w:t xml:space="preserve">géré par Gabriel et José Manuel. Nous </w:t>
      </w:r>
      <w:r w:rsidR="00AD5714" w:rsidRPr="003A5DB9">
        <w:rPr>
          <w:b w:val="0"/>
          <w:color w:val="auto"/>
          <w:sz w:val="20"/>
          <w:szCs w:val="20"/>
          <w:lang w:val="fr-FR"/>
        </w:rPr>
        <w:t>sommes inquiètes</w:t>
      </w:r>
      <w:r w:rsidRPr="003A5DB9">
        <w:rPr>
          <w:b w:val="0"/>
          <w:color w:val="auto"/>
          <w:sz w:val="20"/>
          <w:szCs w:val="20"/>
          <w:lang w:val="fr-FR"/>
        </w:rPr>
        <w:t xml:space="preserve"> </w:t>
      </w:r>
      <w:r w:rsidR="0044062B" w:rsidRPr="003A5DB9">
        <w:rPr>
          <w:b w:val="0"/>
          <w:color w:val="auto"/>
          <w:sz w:val="20"/>
          <w:szCs w:val="20"/>
          <w:lang w:val="fr-FR"/>
        </w:rPr>
        <w:t>car</w:t>
      </w:r>
      <w:r w:rsidRPr="003A5DB9">
        <w:rPr>
          <w:b w:val="0"/>
          <w:color w:val="auto"/>
          <w:sz w:val="20"/>
          <w:szCs w:val="20"/>
          <w:lang w:val="fr-FR"/>
        </w:rPr>
        <w:t xml:space="preserve"> l</w:t>
      </w:r>
      <w:r w:rsidR="0044062B" w:rsidRPr="003A5DB9">
        <w:rPr>
          <w:b w:val="0"/>
          <w:color w:val="auto"/>
          <w:sz w:val="20"/>
          <w:szCs w:val="20"/>
          <w:lang w:val="fr-FR"/>
        </w:rPr>
        <w:t xml:space="preserve">’assurance a été prise </w:t>
      </w:r>
      <w:r w:rsidRPr="003A5DB9">
        <w:rPr>
          <w:b w:val="0"/>
          <w:color w:val="auto"/>
          <w:sz w:val="20"/>
          <w:szCs w:val="20"/>
          <w:lang w:val="fr-FR"/>
        </w:rPr>
        <w:t>avec 5 ans de retard et non pour le montant correct.</w:t>
      </w:r>
    </w:p>
    <w:p w14:paraId="5E338C9A" w14:textId="5123D70B" w:rsidR="00184052" w:rsidRPr="003A5DB9" w:rsidRDefault="00184052" w:rsidP="00184052">
      <w:pPr>
        <w:pStyle w:val="Ttulo2"/>
        <w:rPr>
          <w:b w:val="0"/>
          <w:color w:val="auto"/>
          <w:sz w:val="20"/>
          <w:szCs w:val="20"/>
          <w:lang w:val="fr-FR"/>
        </w:rPr>
      </w:pPr>
      <w:r w:rsidRPr="003A5DB9">
        <w:rPr>
          <w:b w:val="0"/>
          <w:color w:val="auto"/>
          <w:sz w:val="20"/>
          <w:szCs w:val="20"/>
          <w:lang w:val="fr-FR"/>
        </w:rPr>
        <w:t>Nous recherchons des prix, des assurances et voyons comment nous pouvons l</w:t>
      </w:r>
      <w:r w:rsidR="00922870" w:rsidRPr="003A5DB9">
        <w:rPr>
          <w:b w:val="0"/>
          <w:color w:val="auto"/>
          <w:sz w:val="20"/>
          <w:szCs w:val="20"/>
          <w:lang w:val="fr-FR"/>
        </w:rPr>
        <w:t xml:space="preserve">a mettre </w:t>
      </w:r>
      <w:r w:rsidRPr="003A5DB9">
        <w:rPr>
          <w:b w:val="0"/>
          <w:color w:val="auto"/>
          <w:sz w:val="20"/>
          <w:szCs w:val="20"/>
          <w:lang w:val="fr-FR"/>
        </w:rPr>
        <w:t>à jour en juillet.</w:t>
      </w:r>
    </w:p>
    <w:p w14:paraId="1DAE5A2D" w14:textId="302A4AC7" w:rsidR="00611A0B" w:rsidRPr="003A5DB9" w:rsidRDefault="00611A0B" w:rsidP="00184052">
      <w:pPr>
        <w:pStyle w:val="Ttulo2"/>
        <w:rPr>
          <w:lang w:val="fr-FR"/>
        </w:rPr>
      </w:pPr>
      <w:r w:rsidRPr="003A5DB9">
        <w:rPr>
          <w:lang w:val="fr-FR"/>
        </w:rPr>
        <w:t>CART</w:t>
      </w:r>
      <w:r w:rsidR="0044062B" w:rsidRPr="003A5DB9">
        <w:rPr>
          <w:lang w:val="fr-FR"/>
        </w:rPr>
        <w:t>E DE SERVICES</w:t>
      </w:r>
    </w:p>
    <w:p w14:paraId="75858A8E" w14:textId="6B15CC03" w:rsidR="00E72587" w:rsidRPr="003A5DB9" w:rsidRDefault="00E72587" w:rsidP="00611A0B">
      <w:pPr>
        <w:rPr>
          <w:lang w:val="fr-FR"/>
        </w:rPr>
      </w:pPr>
      <w:r w:rsidRPr="003A5DB9">
        <w:rPr>
          <w:lang w:val="fr-FR"/>
        </w:rPr>
        <w:t xml:space="preserve">Les </w:t>
      </w:r>
      <w:r w:rsidR="00F03FE5" w:rsidRPr="003A5DB9">
        <w:rPr>
          <w:lang w:val="fr-FR"/>
        </w:rPr>
        <w:t>Coopératives</w:t>
      </w:r>
      <w:r w:rsidRPr="003A5DB9">
        <w:rPr>
          <w:lang w:val="fr-FR"/>
        </w:rPr>
        <w:t xml:space="preserve"> de </w:t>
      </w:r>
      <w:proofErr w:type="spellStart"/>
      <w:r w:rsidRPr="00F03FE5">
        <w:rPr>
          <w:i/>
          <w:iCs/>
          <w:lang w:val="fr-FR"/>
        </w:rPr>
        <w:t>Impulso</w:t>
      </w:r>
      <w:proofErr w:type="spellEnd"/>
      <w:r w:rsidRPr="00F03FE5">
        <w:rPr>
          <w:i/>
          <w:iCs/>
          <w:lang w:val="fr-FR"/>
        </w:rPr>
        <w:t xml:space="preserve"> </w:t>
      </w:r>
      <w:proofErr w:type="spellStart"/>
      <w:r w:rsidRPr="00F03FE5">
        <w:rPr>
          <w:i/>
          <w:iCs/>
          <w:lang w:val="fr-FR"/>
        </w:rPr>
        <w:t>Empresarial</w:t>
      </w:r>
      <w:proofErr w:type="spellEnd"/>
      <w:r w:rsidRPr="003A5DB9">
        <w:rPr>
          <w:lang w:val="fr-FR"/>
        </w:rPr>
        <w:t xml:space="preserve"> doivent avoir une </w:t>
      </w:r>
      <w:r w:rsidRPr="003A5DB9">
        <w:rPr>
          <w:lang w:val="fr-FR"/>
        </w:rPr>
        <w:t>carte</w:t>
      </w:r>
      <w:r w:rsidRPr="003A5DB9">
        <w:rPr>
          <w:lang w:val="fr-FR"/>
        </w:rPr>
        <w:t xml:space="preserve"> de services </w:t>
      </w:r>
      <w:r w:rsidR="000A70B8" w:rsidRPr="003A5DB9">
        <w:rPr>
          <w:lang w:val="fr-FR"/>
        </w:rPr>
        <w:t>publique</w:t>
      </w:r>
      <w:r w:rsidRPr="003A5DB9">
        <w:rPr>
          <w:lang w:val="fr-FR"/>
        </w:rPr>
        <w:t xml:space="preserve"> pour les non-membres. Jusqu'à présent, ce que nous avions était la section des services sur le Web</w:t>
      </w:r>
    </w:p>
    <w:p w14:paraId="604082E8" w14:textId="347B33F8" w:rsidR="006400C6" w:rsidRPr="003A5DB9" w:rsidRDefault="00A63848" w:rsidP="00611A0B">
      <w:pPr>
        <w:rPr>
          <w:lang w:val="fr-FR"/>
        </w:rPr>
      </w:pPr>
      <w:hyperlink r:id="rId13" w:history="1">
        <w:r w:rsidR="006400C6" w:rsidRPr="003A5DB9">
          <w:rPr>
            <w:rStyle w:val="Hipervnculo"/>
            <w:lang w:val="fr-FR"/>
          </w:rPr>
          <w:t>http://www.smart-ib.coop/servicios/</w:t>
        </w:r>
      </w:hyperlink>
    </w:p>
    <w:p w14:paraId="674978B7" w14:textId="283C67C5" w:rsidR="00B94CF5" w:rsidRPr="003A5DB9" w:rsidRDefault="00B94CF5" w:rsidP="00B94CF5">
      <w:pPr>
        <w:rPr>
          <w:lang w:val="fr-FR"/>
        </w:rPr>
      </w:pPr>
      <w:r w:rsidRPr="003A5DB9">
        <w:rPr>
          <w:lang w:val="fr-FR"/>
        </w:rPr>
        <w:t xml:space="preserve">Cela ne suffit pas, la </w:t>
      </w:r>
      <w:r w:rsidRPr="003A5DB9">
        <w:rPr>
          <w:lang w:val="fr-FR"/>
        </w:rPr>
        <w:t>carte</w:t>
      </w:r>
      <w:r w:rsidRPr="003A5DB9">
        <w:rPr>
          <w:lang w:val="fr-FR"/>
        </w:rPr>
        <w:t xml:space="preserve"> de service</w:t>
      </w:r>
      <w:r w:rsidRPr="003A5DB9">
        <w:rPr>
          <w:lang w:val="fr-FR"/>
        </w:rPr>
        <w:t>s</w:t>
      </w:r>
      <w:r w:rsidRPr="003A5DB9">
        <w:rPr>
          <w:lang w:val="fr-FR"/>
        </w:rPr>
        <w:t xml:space="preserve"> doit être plus complète et </w:t>
      </w:r>
      <w:r w:rsidRPr="003A5DB9">
        <w:rPr>
          <w:lang w:val="fr-FR"/>
        </w:rPr>
        <w:t xml:space="preserve">précise sur </w:t>
      </w:r>
      <w:r w:rsidRPr="003A5DB9">
        <w:rPr>
          <w:lang w:val="fr-FR"/>
        </w:rPr>
        <w:t xml:space="preserve">les itinéraires de tutorat. Nous devons l'écrire, bien qu'il existe un </w:t>
      </w:r>
      <w:r w:rsidR="005C45A9" w:rsidRPr="003A5DB9">
        <w:rPr>
          <w:lang w:val="fr-FR"/>
        </w:rPr>
        <w:t xml:space="preserve">brouillon </w:t>
      </w:r>
      <w:r w:rsidRPr="003A5DB9">
        <w:rPr>
          <w:lang w:val="fr-FR"/>
        </w:rPr>
        <w:t xml:space="preserve">qui a été élaboré pour une réunion avec le ministère de la Culture. Il doit être </w:t>
      </w:r>
      <w:r w:rsidR="00083EDB">
        <w:rPr>
          <w:lang w:val="fr-FR"/>
        </w:rPr>
        <w:t>revu</w:t>
      </w:r>
      <w:r w:rsidRPr="003A5DB9">
        <w:rPr>
          <w:lang w:val="fr-FR"/>
        </w:rPr>
        <w:t xml:space="preserve">. Après </w:t>
      </w:r>
      <w:r w:rsidR="005C45A9" w:rsidRPr="003A5DB9">
        <w:rPr>
          <w:lang w:val="fr-FR"/>
        </w:rPr>
        <w:t>la</w:t>
      </w:r>
      <w:r w:rsidRPr="003A5DB9">
        <w:rPr>
          <w:lang w:val="fr-FR"/>
        </w:rPr>
        <w:t xml:space="preserve"> demande du registre des coopératives</w:t>
      </w:r>
      <w:r w:rsidR="005C45A9" w:rsidRPr="003A5DB9">
        <w:rPr>
          <w:lang w:val="fr-FR"/>
        </w:rPr>
        <w:t>, nous l</w:t>
      </w:r>
      <w:r w:rsidR="006B6AF3" w:rsidRPr="003A5DB9">
        <w:rPr>
          <w:lang w:val="fr-FR"/>
        </w:rPr>
        <w:t>’</w:t>
      </w:r>
      <w:r w:rsidR="005C45A9" w:rsidRPr="003A5DB9">
        <w:rPr>
          <w:lang w:val="fr-FR"/>
        </w:rPr>
        <w:t>avons commencé à modifier et</w:t>
      </w:r>
      <w:r w:rsidR="006B6AF3" w:rsidRPr="003A5DB9">
        <w:rPr>
          <w:lang w:val="fr-FR"/>
        </w:rPr>
        <w:t xml:space="preserve"> </w:t>
      </w:r>
      <w:r w:rsidRPr="003A5DB9">
        <w:rPr>
          <w:lang w:val="fr-FR"/>
        </w:rPr>
        <w:t>ils l'ont acceptée.</w:t>
      </w:r>
    </w:p>
    <w:p w14:paraId="157FE957" w14:textId="34CC4403" w:rsidR="00AF1318" w:rsidRPr="003A5DB9" w:rsidRDefault="00B94CF5" w:rsidP="00B94CF5">
      <w:pPr>
        <w:rPr>
          <w:lang w:val="fr-FR"/>
        </w:rPr>
      </w:pPr>
      <w:r w:rsidRPr="003A5DB9">
        <w:rPr>
          <w:lang w:val="fr-FR"/>
        </w:rPr>
        <w:t xml:space="preserve">Dans la </w:t>
      </w:r>
      <w:r w:rsidR="006B6AF3" w:rsidRPr="003A5DB9">
        <w:rPr>
          <w:lang w:val="fr-FR"/>
        </w:rPr>
        <w:t>carte</w:t>
      </w:r>
      <w:r w:rsidRPr="003A5DB9">
        <w:rPr>
          <w:lang w:val="fr-FR"/>
        </w:rPr>
        <w:t xml:space="preserve"> de service</w:t>
      </w:r>
      <w:r w:rsidR="006B6AF3" w:rsidRPr="003A5DB9">
        <w:rPr>
          <w:lang w:val="fr-FR"/>
        </w:rPr>
        <w:t>s</w:t>
      </w:r>
      <w:r w:rsidRPr="003A5DB9">
        <w:rPr>
          <w:lang w:val="fr-FR"/>
        </w:rPr>
        <w:t xml:space="preserve"> à </w:t>
      </w:r>
      <w:r w:rsidR="006B6AF3" w:rsidRPr="003A5DB9">
        <w:rPr>
          <w:lang w:val="fr-FR"/>
        </w:rPr>
        <w:t>terminer</w:t>
      </w:r>
      <w:r w:rsidRPr="003A5DB9">
        <w:rPr>
          <w:lang w:val="fr-FR"/>
        </w:rPr>
        <w:t>, les actions à réaliser chaque année doivent être précisées.</w:t>
      </w:r>
    </w:p>
    <w:p w14:paraId="1B5A032E" w14:textId="77777777" w:rsidR="00DC7242" w:rsidRPr="003A5DB9" w:rsidRDefault="00DC7242" w:rsidP="00B94CF5">
      <w:pPr>
        <w:rPr>
          <w:lang w:val="fr-FR"/>
        </w:rPr>
      </w:pPr>
    </w:p>
    <w:p w14:paraId="6C64A36D" w14:textId="64DBD9B0" w:rsidR="006B6AF3" w:rsidRPr="003A5DB9" w:rsidRDefault="006B6AF3" w:rsidP="006B6AF3">
      <w:pPr>
        <w:rPr>
          <w:b/>
          <w:color w:val="262626" w:themeColor="text1" w:themeTint="D9"/>
          <w:sz w:val="32"/>
          <w:szCs w:val="32"/>
          <w:lang w:val="fr-FR"/>
        </w:rPr>
      </w:pPr>
      <w:r w:rsidRPr="003A5DB9">
        <w:rPr>
          <w:b/>
          <w:color w:val="262626" w:themeColor="text1" w:themeTint="D9"/>
          <w:sz w:val="32"/>
          <w:szCs w:val="32"/>
          <w:lang w:val="fr-FR"/>
        </w:rPr>
        <w:t>REGLEMENT INTERNE</w:t>
      </w:r>
    </w:p>
    <w:p w14:paraId="7C2A8A76" w14:textId="46E2C534" w:rsidR="00314A7E" w:rsidRPr="003A5DB9" w:rsidRDefault="00314A7E" w:rsidP="00314A7E">
      <w:pPr>
        <w:pStyle w:val="Ttulo2"/>
        <w:rPr>
          <w:b w:val="0"/>
          <w:color w:val="auto"/>
          <w:sz w:val="20"/>
          <w:szCs w:val="20"/>
          <w:lang w:val="fr-FR"/>
        </w:rPr>
      </w:pPr>
      <w:r w:rsidRPr="003A5DB9">
        <w:rPr>
          <w:b w:val="0"/>
          <w:color w:val="auto"/>
          <w:sz w:val="20"/>
          <w:szCs w:val="20"/>
          <w:lang w:val="fr-FR"/>
        </w:rPr>
        <w:t xml:space="preserve">La loi oblige les coopératives de </w:t>
      </w:r>
      <w:proofErr w:type="spellStart"/>
      <w:r w:rsidRPr="00083EDB">
        <w:rPr>
          <w:b w:val="0"/>
          <w:i/>
          <w:iCs/>
          <w:color w:val="auto"/>
          <w:sz w:val="20"/>
          <w:szCs w:val="20"/>
          <w:lang w:val="fr-FR"/>
        </w:rPr>
        <w:t>Impulso</w:t>
      </w:r>
      <w:proofErr w:type="spellEnd"/>
      <w:r w:rsidRPr="00083EDB">
        <w:rPr>
          <w:b w:val="0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083EDB">
        <w:rPr>
          <w:b w:val="0"/>
          <w:i/>
          <w:iCs/>
          <w:color w:val="auto"/>
          <w:sz w:val="20"/>
          <w:szCs w:val="20"/>
          <w:lang w:val="fr-FR"/>
        </w:rPr>
        <w:t>Empresaria</w:t>
      </w:r>
      <w:r w:rsidRPr="00083EDB">
        <w:rPr>
          <w:b w:val="0"/>
          <w:i/>
          <w:iCs/>
          <w:color w:val="auto"/>
          <w:sz w:val="20"/>
          <w:szCs w:val="20"/>
          <w:lang w:val="fr-FR"/>
        </w:rPr>
        <w:t>l</w:t>
      </w:r>
      <w:proofErr w:type="spellEnd"/>
      <w:r w:rsidRPr="00083EDB">
        <w:rPr>
          <w:b w:val="0"/>
          <w:i/>
          <w:iCs/>
          <w:color w:val="auto"/>
          <w:sz w:val="20"/>
          <w:szCs w:val="20"/>
          <w:lang w:val="fr-FR"/>
        </w:rPr>
        <w:t xml:space="preserve"> </w:t>
      </w:r>
      <w:r w:rsidRPr="003A5DB9">
        <w:rPr>
          <w:b w:val="0"/>
          <w:color w:val="auto"/>
          <w:sz w:val="20"/>
          <w:szCs w:val="20"/>
          <w:lang w:val="fr-FR"/>
        </w:rPr>
        <w:t xml:space="preserve">à avoir </w:t>
      </w:r>
      <w:r w:rsidRPr="003A5DB9">
        <w:rPr>
          <w:b w:val="0"/>
          <w:color w:val="auto"/>
          <w:sz w:val="20"/>
          <w:szCs w:val="20"/>
          <w:lang w:val="fr-FR"/>
        </w:rPr>
        <w:t xml:space="preserve">un </w:t>
      </w:r>
      <w:r w:rsidR="00083EDB" w:rsidRPr="003A5DB9">
        <w:rPr>
          <w:b w:val="0"/>
          <w:color w:val="auto"/>
          <w:sz w:val="20"/>
          <w:szCs w:val="20"/>
          <w:lang w:val="fr-FR"/>
        </w:rPr>
        <w:t>règlement</w:t>
      </w:r>
      <w:r w:rsidRPr="003A5DB9">
        <w:rPr>
          <w:b w:val="0"/>
          <w:color w:val="auto"/>
          <w:sz w:val="20"/>
          <w:szCs w:val="20"/>
          <w:lang w:val="fr-FR"/>
        </w:rPr>
        <w:t xml:space="preserve"> interne </w:t>
      </w:r>
      <w:r w:rsidR="00FF239D" w:rsidRPr="003A5DB9">
        <w:rPr>
          <w:b w:val="0"/>
          <w:color w:val="auto"/>
          <w:sz w:val="20"/>
          <w:szCs w:val="20"/>
          <w:lang w:val="fr-FR"/>
        </w:rPr>
        <w:t>qui aborde au minimum</w:t>
      </w:r>
      <w:r w:rsidRPr="003A5DB9">
        <w:rPr>
          <w:b w:val="0"/>
          <w:color w:val="auto"/>
          <w:sz w:val="20"/>
          <w:szCs w:val="20"/>
          <w:lang w:val="fr-FR"/>
        </w:rPr>
        <w:t xml:space="preserve"> ces questions</w:t>
      </w:r>
      <w:r w:rsidR="00FF239D" w:rsidRPr="003A5DB9">
        <w:rPr>
          <w:b w:val="0"/>
          <w:color w:val="auto"/>
          <w:sz w:val="20"/>
          <w:szCs w:val="20"/>
          <w:lang w:val="fr-FR"/>
        </w:rPr>
        <w:t xml:space="preserve"> </w:t>
      </w:r>
      <w:r w:rsidRPr="003A5DB9">
        <w:rPr>
          <w:b w:val="0"/>
          <w:color w:val="auto"/>
          <w:sz w:val="20"/>
          <w:szCs w:val="20"/>
          <w:lang w:val="fr-FR"/>
        </w:rPr>
        <w:t>:</w:t>
      </w:r>
    </w:p>
    <w:p w14:paraId="070EC276" w14:textId="5D9A8F63" w:rsidR="00314A7E" w:rsidRPr="003A5DB9" w:rsidRDefault="00314A7E" w:rsidP="00314A7E">
      <w:pPr>
        <w:pStyle w:val="Ttulo2"/>
        <w:rPr>
          <w:b w:val="0"/>
          <w:color w:val="auto"/>
          <w:sz w:val="20"/>
          <w:szCs w:val="20"/>
          <w:lang w:val="fr-FR"/>
        </w:rPr>
      </w:pPr>
      <w:r w:rsidRPr="003A5DB9">
        <w:rPr>
          <w:b w:val="0"/>
          <w:color w:val="auto"/>
          <w:sz w:val="20"/>
          <w:szCs w:val="20"/>
          <w:lang w:val="fr-FR"/>
        </w:rPr>
        <w:t>a) Hypothèses dans lesquelles le statut de</w:t>
      </w:r>
      <w:r w:rsidR="006D3EDF" w:rsidRPr="003A5DB9">
        <w:rPr>
          <w:b w:val="0"/>
          <w:color w:val="auto"/>
          <w:sz w:val="20"/>
          <w:szCs w:val="20"/>
          <w:lang w:val="fr-FR"/>
        </w:rPr>
        <w:t xml:space="preserve"> membre de structure </w:t>
      </w:r>
      <w:r w:rsidRPr="003A5DB9">
        <w:rPr>
          <w:b w:val="0"/>
          <w:color w:val="auto"/>
          <w:sz w:val="20"/>
          <w:szCs w:val="20"/>
          <w:lang w:val="fr-FR"/>
        </w:rPr>
        <w:t xml:space="preserve">peut être rendu compatible avec celui de </w:t>
      </w:r>
      <w:r w:rsidR="006D3EDF" w:rsidRPr="003A5DB9">
        <w:rPr>
          <w:b w:val="0"/>
          <w:color w:val="auto"/>
          <w:sz w:val="20"/>
          <w:szCs w:val="20"/>
          <w:lang w:val="fr-FR"/>
        </w:rPr>
        <w:t>membre</w:t>
      </w:r>
      <w:r w:rsidRPr="003A5DB9">
        <w:rPr>
          <w:b w:val="0"/>
          <w:color w:val="auto"/>
          <w:sz w:val="20"/>
          <w:szCs w:val="20"/>
          <w:lang w:val="fr-FR"/>
        </w:rPr>
        <w:t xml:space="preserve"> utilisateur.</w:t>
      </w:r>
    </w:p>
    <w:p w14:paraId="5C46EA6E" w14:textId="432EA2A1" w:rsidR="00314A7E" w:rsidRPr="003A5DB9" w:rsidRDefault="00314A7E" w:rsidP="00314A7E">
      <w:pPr>
        <w:pStyle w:val="Ttulo2"/>
        <w:rPr>
          <w:b w:val="0"/>
          <w:color w:val="auto"/>
          <w:sz w:val="20"/>
          <w:szCs w:val="20"/>
          <w:lang w:val="fr-FR"/>
        </w:rPr>
      </w:pPr>
      <w:r w:rsidRPr="003A5DB9">
        <w:rPr>
          <w:b w:val="0"/>
          <w:color w:val="auto"/>
          <w:sz w:val="20"/>
          <w:szCs w:val="20"/>
          <w:lang w:val="fr-FR"/>
        </w:rPr>
        <w:t xml:space="preserve">b) Etablissement, le cas échéant, d'un statut économique différent pour les deux types de </w:t>
      </w:r>
      <w:r w:rsidR="009F55A7" w:rsidRPr="003A5DB9">
        <w:rPr>
          <w:b w:val="0"/>
          <w:color w:val="auto"/>
          <w:sz w:val="20"/>
          <w:szCs w:val="20"/>
          <w:lang w:val="fr-FR"/>
        </w:rPr>
        <w:t>membres</w:t>
      </w:r>
      <w:r w:rsidRPr="003A5DB9">
        <w:rPr>
          <w:b w:val="0"/>
          <w:color w:val="auto"/>
          <w:sz w:val="20"/>
          <w:szCs w:val="20"/>
          <w:lang w:val="fr-FR"/>
        </w:rPr>
        <w:t>.</w:t>
      </w:r>
    </w:p>
    <w:p w14:paraId="279C5554" w14:textId="0007EC5E" w:rsidR="00314A7E" w:rsidRPr="003A5DB9" w:rsidRDefault="00314A7E" w:rsidP="00314A7E">
      <w:pPr>
        <w:pStyle w:val="Ttulo2"/>
        <w:rPr>
          <w:b w:val="0"/>
          <w:color w:val="auto"/>
          <w:sz w:val="20"/>
          <w:szCs w:val="20"/>
          <w:lang w:val="fr-FR"/>
        </w:rPr>
      </w:pPr>
      <w:r w:rsidRPr="003A5DB9">
        <w:rPr>
          <w:b w:val="0"/>
          <w:color w:val="auto"/>
          <w:sz w:val="20"/>
          <w:szCs w:val="20"/>
          <w:lang w:val="fr-FR"/>
        </w:rPr>
        <w:t xml:space="preserve">c) </w:t>
      </w:r>
      <w:r w:rsidR="009F55A7" w:rsidRPr="003A5DB9">
        <w:rPr>
          <w:b w:val="0"/>
          <w:color w:val="auto"/>
          <w:sz w:val="20"/>
          <w:szCs w:val="20"/>
          <w:lang w:val="fr-FR"/>
        </w:rPr>
        <w:t>Travail</w:t>
      </w:r>
      <w:r w:rsidRPr="003A5DB9">
        <w:rPr>
          <w:b w:val="0"/>
          <w:color w:val="auto"/>
          <w:sz w:val="20"/>
          <w:szCs w:val="20"/>
          <w:lang w:val="fr-FR"/>
        </w:rPr>
        <w:t xml:space="preserve"> que les </w:t>
      </w:r>
      <w:r w:rsidR="009F55A7" w:rsidRPr="003A5DB9">
        <w:rPr>
          <w:b w:val="0"/>
          <w:color w:val="auto"/>
          <w:sz w:val="20"/>
          <w:szCs w:val="20"/>
          <w:lang w:val="fr-FR"/>
        </w:rPr>
        <w:t xml:space="preserve">membres de </w:t>
      </w:r>
      <w:r w:rsidR="000977DD" w:rsidRPr="003A5DB9">
        <w:rPr>
          <w:b w:val="0"/>
          <w:color w:val="auto"/>
          <w:sz w:val="20"/>
          <w:szCs w:val="20"/>
          <w:lang w:val="fr-FR"/>
        </w:rPr>
        <w:t>structure</w:t>
      </w:r>
      <w:r w:rsidR="009F55A7" w:rsidRPr="003A5DB9">
        <w:rPr>
          <w:b w:val="0"/>
          <w:color w:val="auto"/>
          <w:sz w:val="20"/>
          <w:szCs w:val="20"/>
          <w:lang w:val="fr-FR"/>
        </w:rPr>
        <w:t xml:space="preserve"> </w:t>
      </w:r>
      <w:r w:rsidR="000977DD" w:rsidRPr="003A5DB9">
        <w:rPr>
          <w:b w:val="0"/>
          <w:color w:val="auto"/>
          <w:sz w:val="20"/>
          <w:szCs w:val="20"/>
          <w:lang w:val="fr-FR"/>
        </w:rPr>
        <w:t>proposent</w:t>
      </w:r>
      <w:r w:rsidR="009F55A7" w:rsidRPr="003A5DB9">
        <w:rPr>
          <w:b w:val="0"/>
          <w:color w:val="auto"/>
          <w:sz w:val="20"/>
          <w:szCs w:val="20"/>
          <w:lang w:val="fr-FR"/>
        </w:rPr>
        <w:t xml:space="preserve"> </w:t>
      </w:r>
      <w:r w:rsidRPr="003A5DB9">
        <w:rPr>
          <w:b w:val="0"/>
          <w:color w:val="auto"/>
          <w:sz w:val="20"/>
          <w:szCs w:val="20"/>
          <w:lang w:val="fr-FR"/>
        </w:rPr>
        <w:t xml:space="preserve">aux </w:t>
      </w:r>
      <w:r w:rsidR="009F55A7" w:rsidRPr="003A5DB9">
        <w:rPr>
          <w:b w:val="0"/>
          <w:color w:val="auto"/>
          <w:sz w:val="20"/>
          <w:szCs w:val="20"/>
          <w:lang w:val="fr-FR"/>
        </w:rPr>
        <w:t>membres</w:t>
      </w:r>
      <w:r w:rsidRPr="003A5DB9">
        <w:rPr>
          <w:b w:val="0"/>
          <w:color w:val="auto"/>
          <w:sz w:val="20"/>
          <w:szCs w:val="20"/>
          <w:lang w:val="fr-FR"/>
        </w:rPr>
        <w:t xml:space="preserve"> utilisateurs.</w:t>
      </w:r>
    </w:p>
    <w:p w14:paraId="3382496A" w14:textId="11D1E994" w:rsidR="00314A7E" w:rsidRPr="003A5DB9" w:rsidRDefault="00314A7E" w:rsidP="00314A7E">
      <w:pPr>
        <w:pStyle w:val="Ttulo2"/>
        <w:rPr>
          <w:b w:val="0"/>
          <w:color w:val="auto"/>
          <w:sz w:val="20"/>
          <w:szCs w:val="20"/>
          <w:lang w:val="fr-FR"/>
        </w:rPr>
      </w:pPr>
      <w:r w:rsidRPr="003A5DB9">
        <w:rPr>
          <w:b w:val="0"/>
          <w:color w:val="auto"/>
          <w:sz w:val="20"/>
          <w:szCs w:val="20"/>
          <w:lang w:val="fr-FR"/>
        </w:rPr>
        <w:t xml:space="preserve">d) </w:t>
      </w:r>
      <w:r w:rsidR="000977DD" w:rsidRPr="003A5DB9">
        <w:rPr>
          <w:b w:val="0"/>
          <w:color w:val="auto"/>
          <w:sz w:val="20"/>
          <w:szCs w:val="20"/>
          <w:lang w:val="fr-FR"/>
        </w:rPr>
        <w:t>D</w:t>
      </w:r>
      <w:r w:rsidRPr="003A5DB9">
        <w:rPr>
          <w:b w:val="0"/>
          <w:color w:val="auto"/>
          <w:sz w:val="20"/>
          <w:szCs w:val="20"/>
          <w:lang w:val="fr-FR"/>
        </w:rPr>
        <w:t xml:space="preserve">urée de l'accompagnement </w:t>
      </w:r>
      <w:r w:rsidR="000977DD" w:rsidRPr="003A5DB9">
        <w:rPr>
          <w:b w:val="0"/>
          <w:color w:val="auto"/>
          <w:sz w:val="20"/>
          <w:szCs w:val="20"/>
          <w:lang w:val="fr-FR"/>
        </w:rPr>
        <w:t>de</w:t>
      </w:r>
      <w:r w:rsidRPr="003A5DB9">
        <w:rPr>
          <w:b w:val="0"/>
          <w:color w:val="auto"/>
          <w:sz w:val="20"/>
          <w:szCs w:val="20"/>
          <w:lang w:val="fr-FR"/>
        </w:rPr>
        <w:t xml:space="preserve"> l'activité entrepreneuriale</w:t>
      </w:r>
    </w:p>
    <w:p w14:paraId="26D591C4" w14:textId="016CCC7B" w:rsidR="00DC7242" w:rsidRPr="003A5DB9" w:rsidRDefault="00314A7E" w:rsidP="00314A7E">
      <w:pPr>
        <w:pStyle w:val="Ttulo2"/>
        <w:rPr>
          <w:b w:val="0"/>
          <w:color w:val="auto"/>
          <w:sz w:val="20"/>
          <w:szCs w:val="20"/>
          <w:lang w:val="fr-FR"/>
        </w:rPr>
      </w:pPr>
      <w:r w:rsidRPr="003A5DB9">
        <w:rPr>
          <w:b w:val="0"/>
          <w:color w:val="auto"/>
          <w:sz w:val="20"/>
          <w:szCs w:val="20"/>
          <w:lang w:val="fr-FR"/>
        </w:rPr>
        <w:t xml:space="preserve">Ce règlement doit être approuvé en </w:t>
      </w:r>
      <w:r w:rsidR="00DC7242" w:rsidRPr="003A5DB9">
        <w:rPr>
          <w:b w:val="0"/>
          <w:color w:val="auto"/>
          <w:sz w:val="20"/>
          <w:szCs w:val="20"/>
          <w:lang w:val="fr-FR"/>
        </w:rPr>
        <w:t>Assemblée</w:t>
      </w:r>
      <w:r w:rsidRPr="003A5DB9">
        <w:rPr>
          <w:b w:val="0"/>
          <w:color w:val="auto"/>
          <w:sz w:val="20"/>
          <w:szCs w:val="20"/>
          <w:lang w:val="fr-FR"/>
        </w:rPr>
        <w:t xml:space="preserve"> et il est obligatoire de l'avoir </w:t>
      </w:r>
      <w:r w:rsidR="00083EDB">
        <w:rPr>
          <w:b w:val="0"/>
          <w:color w:val="auto"/>
          <w:sz w:val="20"/>
          <w:szCs w:val="20"/>
          <w:lang w:val="fr-FR"/>
        </w:rPr>
        <w:t>en tant que</w:t>
      </w:r>
      <w:r w:rsidRPr="003A5DB9">
        <w:rPr>
          <w:b w:val="0"/>
          <w:color w:val="auto"/>
          <w:sz w:val="20"/>
          <w:szCs w:val="20"/>
          <w:lang w:val="fr-FR"/>
        </w:rPr>
        <w:t xml:space="preserve"> coopérative</w:t>
      </w:r>
      <w:r w:rsidR="00DC7242" w:rsidRPr="003A5DB9">
        <w:rPr>
          <w:b w:val="0"/>
          <w:color w:val="auto"/>
          <w:sz w:val="20"/>
          <w:szCs w:val="20"/>
          <w:lang w:val="fr-FR"/>
        </w:rPr>
        <w:t xml:space="preserve"> de </w:t>
      </w:r>
      <w:proofErr w:type="spellStart"/>
      <w:r w:rsidR="00DC7242" w:rsidRPr="00083EDB">
        <w:rPr>
          <w:b w:val="0"/>
          <w:i/>
          <w:iCs/>
          <w:color w:val="auto"/>
          <w:sz w:val="20"/>
          <w:szCs w:val="20"/>
          <w:lang w:val="fr-FR"/>
        </w:rPr>
        <w:t>Impulso</w:t>
      </w:r>
      <w:proofErr w:type="spellEnd"/>
      <w:r w:rsidR="00DC7242" w:rsidRPr="00083EDB">
        <w:rPr>
          <w:b w:val="0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="00DC7242" w:rsidRPr="00083EDB">
        <w:rPr>
          <w:b w:val="0"/>
          <w:i/>
          <w:iCs/>
          <w:color w:val="auto"/>
          <w:sz w:val="20"/>
          <w:szCs w:val="20"/>
          <w:lang w:val="fr-FR"/>
        </w:rPr>
        <w:t>Empresarial</w:t>
      </w:r>
      <w:proofErr w:type="spellEnd"/>
      <w:r w:rsidRPr="003A5DB9">
        <w:rPr>
          <w:b w:val="0"/>
          <w:color w:val="auto"/>
          <w:sz w:val="20"/>
          <w:szCs w:val="20"/>
          <w:lang w:val="fr-FR"/>
        </w:rPr>
        <w:t xml:space="preserve">. Le service juridique a commencé à rédiger le premier projet. </w:t>
      </w:r>
      <w:r w:rsidR="00A721D7" w:rsidRPr="003A5DB9">
        <w:rPr>
          <w:b w:val="0"/>
          <w:color w:val="auto"/>
          <w:sz w:val="20"/>
          <w:szCs w:val="20"/>
          <w:lang w:val="fr-FR"/>
        </w:rPr>
        <w:t xml:space="preserve">On nous a toujours </w:t>
      </w:r>
      <w:r w:rsidR="002F0532" w:rsidRPr="003A5DB9">
        <w:rPr>
          <w:b w:val="0"/>
          <w:color w:val="auto"/>
          <w:sz w:val="20"/>
          <w:szCs w:val="20"/>
          <w:lang w:val="fr-FR"/>
        </w:rPr>
        <w:t>présenté</w:t>
      </w:r>
      <w:r w:rsidR="00A721D7" w:rsidRPr="003A5DB9">
        <w:rPr>
          <w:b w:val="0"/>
          <w:color w:val="auto"/>
          <w:sz w:val="20"/>
          <w:szCs w:val="20"/>
          <w:lang w:val="fr-FR"/>
        </w:rPr>
        <w:t xml:space="preserve"> ce </w:t>
      </w:r>
      <w:r w:rsidR="002F0532" w:rsidRPr="003A5DB9">
        <w:rPr>
          <w:b w:val="0"/>
          <w:color w:val="auto"/>
          <w:sz w:val="20"/>
          <w:szCs w:val="20"/>
          <w:lang w:val="fr-FR"/>
        </w:rPr>
        <w:t>document c</w:t>
      </w:r>
      <w:r w:rsidRPr="003A5DB9">
        <w:rPr>
          <w:b w:val="0"/>
          <w:color w:val="auto"/>
          <w:sz w:val="20"/>
          <w:szCs w:val="20"/>
          <w:lang w:val="fr-FR"/>
        </w:rPr>
        <w:t xml:space="preserve">omme </w:t>
      </w:r>
      <w:r w:rsidR="00A721D7" w:rsidRPr="003A5DB9">
        <w:rPr>
          <w:b w:val="0"/>
          <w:color w:val="auto"/>
          <w:sz w:val="20"/>
          <w:szCs w:val="20"/>
          <w:lang w:val="fr-FR"/>
        </w:rPr>
        <w:t xml:space="preserve">étant </w:t>
      </w:r>
      <w:r w:rsidRPr="003A5DB9">
        <w:rPr>
          <w:b w:val="0"/>
          <w:color w:val="auto"/>
          <w:sz w:val="20"/>
          <w:szCs w:val="20"/>
          <w:lang w:val="fr-FR"/>
        </w:rPr>
        <w:t xml:space="preserve">facultatif, mais </w:t>
      </w:r>
      <w:r w:rsidR="002F0532" w:rsidRPr="003A5DB9">
        <w:rPr>
          <w:b w:val="0"/>
          <w:color w:val="auto"/>
          <w:sz w:val="20"/>
          <w:szCs w:val="20"/>
          <w:lang w:val="fr-FR"/>
        </w:rPr>
        <w:t>ce</w:t>
      </w:r>
      <w:r w:rsidRPr="003A5DB9">
        <w:rPr>
          <w:b w:val="0"/>
          <w:color w:val="auto"/>
          <w:sz w:val="20"/>
          <w:szCs w:val="20"/>
          <w:lang w:val="fr-FR"/>
        </w:rPr>
        <w:t xml:space="preserve"> </w:t>
      </w:r>
      <w:r w:rsidR="002F0532" w:rsidRPr="003A5DB9">
        <w:rPr>
          <w:b w:val="0"/>
          <w:color w:val="auto"/>
          <w:sz w:val="20"/>
          <w:szCs w:val="20"/>
          <w:lang w:val="fr-FR"/>
        </w:rPr>
        <w:t>n’est</w:t>
      </w:r>
      <w:r w:rsidRPr="003A5DB9">
        <w:rPr>
          <w:b w:val="0"/>
          <w:color w:val="auto"/>
          <w:sz w:val="20"/>
          <w:szCs w:val="20"/>
          <w:lang w:val="fr-FR"/>
        </w:rPr>
        <w:t xml:space="preserve"> pas</w:t>
      </w:r>
      <w:r w:rsidR="002F0532" w:rsidRPr="003A5DB9">
        <w:rPr>
          <w:b w:val="0"/>
          <w:color w:val="auto"/>
          <w:sz w:val="20"/>
          <w:szCs w:val="20"/>
          <w:lang w:val="fr-FR"/>
        </w:rPr>
        <w:t xml:space="preserve"> vrai.</w:t>
      </w:r>
    </w:p>
    <w:p w14:paraId="0949F159" w14:textId="77777777" w:rsidR="002F0532" w:rsidRPr="003A5DB9" w:rsidRDefault="002F0532" w:rsidP="002F0532">
      <w:pPr>
        <w:rPr>
          <w:lang w:val="fr-FR"/>
        </w:rPr>
      </w:pPr>
    </w:p>
    <w:p w14:paraId="1FB61E11" w14:textId="02370B39" w:rsidR="00C20663" w:rsidRPr="003A5DB9" w:rsidRDefault="00C20663" w:rsidP="00314A7E">
      <w:pPr>
        <w:pStyle w:val="Ttulo2"/>
        <w:rPr>
          <w:lang w:val="fr-FR"/>
        </w:rPr>
      </w:pPr>
      <w:r w:rsidRPr="003A5DB9">
        <w:rPr>
          <w:lang w:val="fr-FR"/>
        </w:rPr>
        <w:t>FOND</w:t>
      </w:r>
      <w:r w:rsidR="002F0532" w:rsidRPr="003A5DB9">
        <w:rPr>
          <w:lang w:val="fr-FR"/>
        </w:rPr>
        <w:t>S DE GARANTIE</w:t>
      </w:r>
    </w:p>
    <w:p w14:paraId="34C038DC" w14:textId="77777777" w:rsidR="007D5D69" w:rsidRPr="003A5DB9" w:rsidRDefault="007D5D69" w:rsidP="007D5D69">
      <w:pPr>
        <w:pStyle w:val="Ttulo2"/>
        <w:rPr>
          <w:b w:val="0"/>
          <w:color w:val="auto"/>
          <w:sz w:val="20"/>
          <w:szCs w:val="20"/>
          <w:lang w:val="fr-FR"/>
        </w:rPr>
      </w:pPr>
      <w:r w:rsidRPr="003A5DB9">
        <w:rPr>
          <w:b w:val="0"/>
          <w:color w:val="auto"/>
          <w:sz w:val="20"/>
          <w:szCs w:val="20"/>
          <w:lang w:val="fr-FR"/>
        </w:rPr>
        <w:t>Le fonds de garantie est de 1% minimum.</w:t>
      </w:r>
    </w:p>
    <w:p w14:paraId="4D522EB5" w14:textId="4C72F65A" w:rsidR="007D5D69" w:rsidRPr="003A5DB9" w:rsidRDefault="007D5D69" w:rsidP="007D5D69">
      <w:pPr>
        <w:pStyle w:val="Ttulo2"/>
        <w:rPr>
          <w:b w:val="0"/>
          <w:color w:val="auto"/>
          <w:sz w:val="20"/>
          <w:szCs w:val="20"/>
          <w:lang w:val="fr-FR"/>
        </w:rPr>
      </w:pPr>
      <w:r w:rsidRPr="003A5DB9">
        <w:rPr>
          <w:b w:val="0"/>
          <w:color w:val="auto"/>
          <w:sz w:val="20"/>
          <w:szCs w:val="20"/>
          <w:lang w:val="fr-FR"/>
        </w:rPr>
        <w:t>Selon nos statuts, le</w:t>
      </w:r>
      <w:r w:rsidRPr="003A5DB9">
        <w:rPr>
          <w:b w:val="0"/>
          <w:color w:val="auto"/>
          <w:sz w:val="20"/>
          <w:szCs w:val="20"/>
          <w:lang w:val="fr-FR"/>
        </w:rPr>
        <w:t xml:space="preserve"> </w:t>
      </w:r>
      <w:r w:rsidRPr="003A5DB9">
        <w:rPr>
          <w:b w:val="0"/>
          <w:color w:val="auto"/>
          <w:sz w:val="20"/>
          <w:szCs w:val="20"/>
          <w:lang w:val="fr-FR"/>
        </w:rPr>
        <w:t>% à allouer doit être ratifié chaque année dans les assemblées.</w:t>
      </w:r>
    </w:p>
    <w:p w14:paraId="64D6A6F9" w14:textId="77777777" w:rsidR="007D5D69" w:rsidRPr="003A5DB9" w:rsidRDefault="007D5D69" w:rsidP="007D5D69">
      <w:pPr>
        <w:pStyle w:val="Ttulo2"/>
        <w:rPr>
          <w:b w:val="0"/>
          <w:color w:val="auto"/>
          <w:sz w:val="20"/>
          <w:szCs w:val="20"/>
          <w:lang w:val="fr-FR"/>
        </w:rPr>
      </w:pPr>
      <w:r w:rsidRPr="003A5DB9">
        <w:rPr>
          <w:b w:val="0"/>
          <w:color w:val="auto"/>
          <w:sz w:val="20"/>
          <w:szCs w:val="20"/>
          <w:lang w:val="fr-FR"/>
        </w:rPr>
        <w:t>"Ce fonds sera doté du pourcentage déterminé par l'Assemblée générale chaque année, cette dotation représentant au moins deux pour cent des revenus provenant de l'activité coopérative. "</w:t>
      </w:r>
    </w:p>
    <w:p w14:paraId="61AE8710" w14:textId="77777777" w:rsidR="00362715" w:rsidRPr="003A5DB9" w:rsidRDefault="007D5D69" w:rsidP="007D5D69">
      <w:pPr>
        <w:pStyle w:val="Ttulo2"/>
        <w:rPr>
          <w:b w:val="0"/>
          <w:color w:val="auto"/>
          <w:sz w:val="20"/>
          <w:szCs w:val="20"/>
          <w:lang w:val="fr-FR"/>
        </w:rPr>
      </w:pPr>
      <w:r w:rsidRPr="003A5DB9">
        <w:rPr>
          <w:b w:val="0"/>
          <w:color w:val="auto"/>
          <w:sz w:val="20"/>
          <w:szCs w:val="20"/>
          <w:lang w:val="fr-FR"/>
        </w:rPr>
        <w:t xml:space="preserve">Cela n'a été fait que les deux dernières années, car Carlos l'a soulevé à l'Assemblée, mais il a toujours été dit que ce n'était pas nécessaire ... </w:t>
      </w:r>
    </w:p>
    <w:p w14:paraId="19D09AC4" w14:textId="251C837A" w:rsidR="007D5D69" w:rsidRPr="003A5DB9" w:rsidRDefault="007D5D69" w:rsidP="007D5D69">
      <w:pPr>
        <w:pStyle w:val="Ttulo2"/>
        <w:rPr>
          <w:b w:val="0"/>
          <w:color w:val="auto"/>
          <w:sz w:val="20"/>
          <w:szCs w:val="20"/>
          <w:lang w:val="fr-FR"/>
        </w:rPr>
      </w:pPr>
      <w:r w:rsidRPr="003A5DB9">
        <w:rPr>
          <w:b w:val="0"/>
          <w:color w:val="auto"/>
          <w:sz w:val="20"/>
          <w:szCs w:val="20"/>
          <w:lang w:val="fr-FR"/>
        </w:rPr>
        <w:t xml:space="preserve">Nous avons donc appliqué 2% au cours des années 2013-2016, </w:t>
      </w:r>
      <w:r w:rsidR="00335D52">
        <w:rPr>
          <w:b w:val="0"/>
          <w:color w:val="auto"/>
          <w:sz w:val="20"/>
          <w:szCs w:val="20"/>
          <w:lang w:val="fr-FR"/>
        </w:rPr>
        <w:t xml:space="preserve">de façon </w:t>
      </w:r>
      <w:r w:rsidR="003F2DA9">
        <w:rPr>
          <w:b w:val="0"/>
          <w:color w:val="auto"/>
          <w:sz w:val="20"/>
          <w:szCs w:val="20"/>
          <w:lang w:val="fr-FR"/>
        </w:rPr>
        <w:t>erronée</w:t>
      </w:r>
      <w:r w:rsidRPr="003A5DB9">
        <w:rPr>
          <w:b w:val="0"/>
          <w:color w:val="auto"/>
          <w:sz w:val="20"/>
          <w:szCs w:val="20"/>
          <w:lang w:val="fr-FR"/>
        </w:rPr>
        <w:t xml:space="preserve">. Ils ne diront rien parce que nous avons mis deux fois ce que dit la loi, mais face à l'inspection du </w:t>
      </w:r>
      <w:r w:rsidR="00362715" w:rsidRPr="003A5DB9">
        <w:rPr>
          <w:b w:val="0"/>
          <w:color w:val="auto"/>
          <w:sz w:val="20"/>
          <w:szCs w:val="20"/>
          <w:lang w:val="fr-FR"/>
        </w:rPr>
        <w:t>T</w:t>
      </w:r>
      <w:r w:rsidR="00423CB0" w:rsidRPr="003A5DB9">
        <w:rPr>
          <w:b w:val="0"/>
          <w:color w:val="auto"/>
          <w:sz w:val="20"/>
          <w:szCs w:val="20"/>
          <w:lang w:val="fr-FR"/>
        </w:rPr>
        <w:t>résor Public</w:t>
      </w:r>
      <w:r w:rsidRPr="003A5DB9">
        <w:rPr>
          <w:b w:val="0"/>
          <w:color w:val="auto"/>
          <w:sz w:val="20"/>
          <w:szCs w:val="20"/>
          <w:lang w:val="fr-FR"/>
        </w:rPr>
        <w:t xml:space="preserve">, il a fallu argumenter, car ils </w:t>
      </w:r>
      <w:r w:rsidR="00335D52">
        <w:rPr>
          <w:b w:val="0"/>
          <w:color w:val="auto"/>
          <w:sz w:val="20"/>
          <w:szCs w:val="20"/>
          <w:lang w:val="fr-FR"/>
        </w:rPr>
        <w:t xml:space="preserve">nous </w:t>
      </w:r>
      <w:r w:rsidRPr="003A5DB9">
        <w:rPr>
          <w:b w:val="0"/>
          <w:color w:val="auto"/>
          <w:sz w:val="20"/>
          <w:szCs w:val="20"/>
          <w:lang w:val="fr-FR"/>
        </w:rPr>
        <w:t xml:space="preserve">ont demandé le procès-verbal du Conseil </w:t>
      </w:r>
      <w:r w:rsidR="00423CB0" w:rsidRPr="003A5DB9">
        <w:rPr>
          <w:b w:val="0"/>
          <w:color w:val="auto"/>
          <w:sz w:val="20"/>
          <w:szCs w:val="20"/>
          <w:lang w:val="fr-FR"/>
        </w:rPr>
        <w:t>d’administration</w:t>
      </w:r>
      <w:r w:rsidRPr="003A5DB9">
        <w:rPr>
          <w:b w:val="0"/>
          <w:color w:val="auto"/>
          <w:sz w:val="20"/>
          <w:szCs w:val="20"/>
          <w:lang w:val="fr-FR"/>
        </w:rPr>
        <w:t xml:space="preserve"> où la proposition a été discutée </w:t>
      </w:r>
      <w:r w:rsidR="00E31EE5" w:rsidRPr="003A5DB9">
        <w:rPr>
          <w:b w:val="0"/>
          <w:color w:val="auto"/>
          <w:sz w:val="20"/>
          <w:szCs w:val="20"/>
          <w:lang w:val="fr-FR"/>
        </w:rPr>
        <w:t>ainsi que</w:t>
      </w:r>
      <w:r w:rsidRPr="003A5DB9">
        <w:rPr>
          <w:b w:val="0"/>
          <w:color w:val="auto"/>
          <w:sz w:val="20"/>
          <w:szCs w:val="20"/>
          <w:lang w:val="fr-FR"/>
        </w:rPr>
        <w:t xml:space="preserve"> le procès-verbal de l'Assemblée où </w:t>
      </w:r>
      <w:r w:rsidR="00E31EE5" w:rsidRPr="003A5DB9">
        <w:rPr>
          <w:b w:val="0"/>
          <w:color w:val="auto"/>
          <w:sz w:val="20"/>
          <w:szCs w:val="20"/>
          <w:lang w:val="fr-FR"/>
        </w:rPr>
        <w:t>le % est ratifié</w:t>
      </w:r>
      <w:r w:rsidR="00335D52">
        <w:rPr>
          <w:b w:val="0"/>
          <w:color w:val="auto"/>
          <w:sz w:val="20"/>
          <w:szCs w:val="20"/>
          <w:lang w:val="fr-FR"/>
        </w:rPr>
        <w:t xml:space="preserve">, et évidemment aucun </w:t>
      </w:r>
      <w:r w:rsidR="003F2DA9">
        <w:rPr>
          <w:b w:val="0"/>
          <w:color w:val="auto"/>
          <w:sz w:val="20"/>
          <w:szCs w:val="20"/>
          <w:lang w:val="fr-FR"/>
        </w:rPr>
        <w:t>document</w:t>
      </w:r>
      <w:r w:rsidR="00335D52">
        <w:rPr>
          <w:b w:val="0"/>
          <w:color w:val="auto"/>
          <w:sz w:val="20"/>
          <w:szCs w:val="20"/>
          <w:lang w:val="fr-FR"/>
        </w:rPr>
        <w:t xml:space="preserve"> </w:t>
      </w:r>
      <w:r w:rsidR="003F2DA9">
        <w:rPr>
          <w:b w:val="0"/>
          <w:color w:val="auto"/>
          <w:sz w:val="20"/>
          <w:szCs w:val="20"/>
          <w:lang w:val="fr-FR"/>
        </w:rPr>
        <w:t>n’existe.</w:t>
      </w:r>
    </w:p>
    <w:p w14:paraId="58FF126E" w14:textId="62B55F45" w:rsidR="007D5D69" w:rsidRPr="003A5DB9" w:rsidRDefault="007D5D69" w:rsidP="007D5D69">
      <w:pPr>
        <w:pStyle w:val="Ttulo2"/>
        <w:rPr>
          <w:b w:val="0"/>
          <w:color w:val="auto"/>
          <w:sz w:val="20"/>
          <w:szCs w:val="20"/>
          <w:lang w:val="fr-FR"/>
        </w:rPr>
      </w:pPr>
      <w:r w:rsidRPr="003A5DB9">
        <w:rPr>
          <w:b w:val="0"/>
          <w:color w:val="auto"/>
          <w:sz w:val="20"/>
          <w:szCs w:val="20"/>
          <w:lang w:val="fr-FR"/>
        </w:rPr>
        <w:t>Cet aspect est clair pour nous, nous continuerons donc de le ratifier en assemblée</w:t>
      </w:r>
      <w:r w:rsidR="00E31EE5" w:rsidRPr="003A5DB9">
        <w:rPr>
          <w:b w:val="0"/>
          <w:color w:val="auto"/>
          <w:sz w:val="20"/>
          <w:szCs w:val="20"/>
          <w:lang w:val="fr-FR"/>
        </w:rPr>
        <w:t xml:space="preserve"> avec les documents </w:t>
      </w:r>
      <w:r w:rsidR="00273D12" w:rsidRPr="003A5DB9">
        <w:rPr>
          <w:b w:val="0"/>
          <w:color w:val="auto"/>
          <w:sz w:val="20"/>
          <w:szCs w:val="20"/>
          <w:lang w:val="fr-FR"/>
        </w:rPr>
        <w:t>corrects.</w:t>
      </w:r>
    </w:p>
    <w:p w14:paraId="2D32525A" w14:textId="5AB4BB16" w:rsidR="00273D12" w:rsidRPr="003A5DB9" w:rsidRDefault="00273D12" w:rsidP="00273D12">
      <w:pPr>
        <w:rPr>
          <w:b/>
          <w:color w:val="262626" w:themeColor="text1" w:themeTint="D9"/>
          <w:sz w:val="32"/>
          <w:szCs w:val="32"/>
          <w:lang w:val="fr-FR"/>
        </w:rPr>
      </w:pPr>
      <w:r w:rsidRPr="003A5DB9">
        <w:rPr>
          <w:b/>
          <w:color w:val="262626" w:themeColor="text1" w:themeTint="D9"/>
          <w:sz w:val="32"/>
          <w:szCs w:val="32"/>
          <w:lang w:val="fr-FR"/>
        </w:rPr>
        <w:t>ASSEMBLÉE GÉNÉRALE</w:t>
      </w:r>
    </w:p>
    <w:p w14:paraId="73B4A65A" w14:textId="6EFFE257" w:rsidR="00E65CD7" w:rsidRPr="003A5DB9" w:rsidRDefault="00E65CD7" w:rsidP="00E65CD7">
      <w:pPr>
        <w:rPr>
          <w:lang w:val="fr-FR"/>
        </w:rPr>
      </w:pPr>
      <w:r w:rsidRPr="003A5DB9">
        <w:rPr>
          <w:lang w:val="fr-FR"/>
        </w:rPr>
        <w:t xml:space="preserve">L'Assemblée Générale Ordinaire doit se tenir jusqu'à 6 mois après la fin de l'exercice. Selon nos statuts, l'exercice est l'année civile. La date de l'Assemblée Générale est normalement </w:t>
      </w:r>
      <w:r w:rsidRPr="003A5DB9">
        <w:rPr>
          <w:lang w:val="fr-FR"/>
        </w:rPr>
        <w:t xml:space="preserve">avant le </w:t>
      </w:r>
      <w:r w:rsidRPr="003A5DB9">
        <w:rPr>
          <w:lang w:val="fr-FR"/>
        </w:rPr>
        <w:t>30 juin, mais cette année avec l</w:t>
      </w:r>
      <w:r w:rsidRPr="003A5DB9">
        <w:rPr>
          <w:lang w:val="fr-FR"/>
        </w:rPr>
        <w:t xml:space="preserve">’état </w:t>
      </w:r>
      <w:r w:rsidRPr="003A5DB9">
        <w:rPr>
          <w:lang w:val="fr-FR"/>
        </w:rPr>
        <w:t xml:space="preserve">d'Alarme elle peut se faire jusqu'à 6 mois après la fin de celle-ci. Nous sommes toujours en </w:t>
      </w:r>
      <w:r w:rsidR="00BA72CD" w:rsidRPr="003A5DB9">
        <w:rPr>
          <w:lang w:val="fr-FR"/>
        </w:rPr>
        <w:t>état d'Alarme</w:t>
      </w:r>
      <w:r w:rsidRPr="003A5DB9">
        <w:rPr>
          <w:lang w:val="fr-FR"/>
        </w:rPr>
        <w:t xml:space="preserve">. Nous ferons la planification de l'Assemblée lorsque nous aurons les comptes </w:t>
      </w:r>
      <w:r w:rsidRPr="003A5DB9">
        <w:rPr>
          <w:lang w:val="fr-FR"/>
        </w:rPr>
        <w:t>approuvés par l’auditeur</w:t>
      </w:r>
      <w:r w:rsidRPr="003A5DB9">
        <w:rPr>
          <w:lang w:val="fr-FR"/>
        </w:rPr>
        <w:t xml:space="preserve">. Parce que nous considérons qu'il est important que les comptes approuvés soient officiels et audités, </w:t>
      </w:r>
      <w:r w:rsidR="00BA72CD">
        <w:rPr>
          <w:lang w:val="fr-FR"/>
        </w:rPr>
        <w:t xml:space="preserve">et </w:t>
      </w:r>
      <w:r w:rsidRPr="003A5DB9">
        <w:rPr>
          <w:lang w:val="fr-FR"/>
        </w:rPr>
        <w:t>qu'ils ne subissent pas de modifications.</w:t>
      </w:r>
    </w:p>
    <w:p w14:paraId="745EB29E" w14:textId="72AD6B7E" w:rsidR="00E65CD7" w:rsidRPr="003A5DB9" w:rsidRDefault="00E65CD7" w:rsidP="00E65CD7">
      <w:pPr>
        <w:rPr>
          <w:lang w:val="fr-FR"/>
        </w:rPr>
      </w:pPr>
      <w:r w:rsidRPr="003A5DB9">
        <w:rPr>
          <w:lang w:val="fr-FR"/>
        </w:rPr>
        <w:t xml:space="preserve">Il est obligatoire dans les coopératives de </w:t>
      </w:r>
      <w:proofErr w:type="spellStart"/>
      <w:r w:rsidRPr="00BA72CD">
        <w:rPr>
          <w:i/>
          <w:iCs/>
          <w:lang w:val="fr-FR"/>
        </w:rPr>
        <w:t>Impulso</w:t>
      </w:r>
      <w:proofErr w:type="spellEnd"/>
      <w:r w:rsidRPr="00BA72CD">
        <w:rPr>
          <w:i/>
          <w:iCs/>
          <w:lang w:val="fr-FR"/>
        </w:rPr>
        <w:t xml:space="preserve"> </w:t>
      </w:r>
      <w:proofErr w:type="spellStart"/>
      <w:r w:rsidRPr="00BA72CD">
        <w:rPr>
          <w:i/>
          <w:iCs/>
          <w:lang w:val="fr-FR"/>
        </w:rPr>
        <w:t>Empresarial</w:t>
      </w:r>
      <w:proofErr w:type="spellEnd"/>
      <w:r w:rsidRPr="003A5DB9">
        <w:rPr>
          <w:lang w:val="fr-FR"/>
        </w:rPr>
        <w:t xml:space="preserve"> d</w:t>
      </w:r>
      <w:r w:rsidRPr="003A5DB9">
        <w:rPr>
          <w:lang w:val="fr-FR"/>
        </w:rPr>
        <w:t xml:space="preserve">’auditer </w:t>
      </w:r>
      <w:r w:rsidRPr="003A5DB9">
        <w:rPr>
          <w:lang w:val="fr-FR"/>
        </w:rPr>
        <w:t xml:space="preserve">les comptes. Cet audit a déjà commencé et est retardé en raison de l'état d'alarme et de la documentation qui nous est demandée </w:t>
      </w:r>
      <w:r w:rsidRPr="003A5DB9">
        <w:rPr>
          <w:lang w:val="fr-FR"/>
        </w:rPr>
        <w:lastRenderedPageBreak/>
        <w:t xml:space="preserve">physiquement. De plus, les entités administratives sont fermées et aucune requête ne peut être effectuée. </w:t>
      </w:r>
      <w:r w:rsidR="00BA72CD">
        <w:rPr>
          <w:lang w:val="fr-FR"/>
        </w:rPr>
        <w:t>Et,</w:t>
      </w:r>
      <w:r w:rsidRPr="003A5DB9">
        <w:rPr>
          <w:lang w:val="fr-FR"/>
        </w:rPr>
        <w:t xml:space="preserve"> pour l'audit, les clients doivent nous envoyer des documents signés, beaucoup sont en </w:t>
      </w:r>
      <w:r w:rsidRPr="003A5DB9">
        <w:rPr>
          <w:lang w:val="fr-FR"/>
        </w:rPr>
        <w:t>Chômage partiel</w:t>
      </w:r>
      <w:r w:rsidRPr="003A5DB9">
        <w:rPr>
          <w:lang w:val="fr-FR"/>
        </w:rPr>
        <w:t xml:space="preserve"> et il nous est difficile de les obtenir.</w:t>
      </w:r>
    </w:p>
    <w:p w14:paraId="247969A3" w14:textId="7D29D118" w:rsidR="00465C88" w:rsidRPr="003A5DB9" w:rsidRDefault="00E65CD7" w:rsidP="00E65CD7">
      <w:pPr>
        <w:rPr>
          <w:lang w:val="fr-FR"/>
        </w:rPr>
      </w:pPr>
      <w:r w:rsidRPr="003A5DB9">
        <w:rPr>
          <w:lang w:val="fr-FR"/>
        </w:rPr>
        <w:t xml:space="preserve">Face à cette situation, nous attendons </w:t>
      </w:r>
      <w:r w:rsidR="00BA72CD">
        <w:rPr>
          <w:lang w:val="fr-FR"/>
        </w:rPr>
        <w:t xml:space="preserve">avant </w:t>
      </w:r>
      <w:r w:rsidRPr="003A5DB9">
        <w:rPr>
          <w:lang w:val="fr-FR"/>
        </w:rPr>
        <w:t>de fixer une date. Nous voulons l</w:t>
      </w:r>
      <w:r w:rsidR="00BA72CD">
        <w:rPr>
          <w:lang w:val="fr-FR"/>
        </w:rPr>
        <w:t>a</w:t>
      </w:r>
      <w:r w:rsidRPr="003A5DB9">
        <w:rPr>
          <w:lang w:val="fr-FR"/>
        </w:rPr>
        <w:t xml:space="preserve"> </w:t>
      </w:r>
      <w:r w:rsidRPr="003A5DB9">
        <w:rPr>
          <w:lang w:val="fr-FR"/>
        </w:rPr>
        <w:t>préparer</w:t>
      </w:r>
      <w:r w:rsidRPr="003A5DB9">
        <w:rPr>
          <w:lang w:val="fr-FR"/>
        </w:rPr>
        <w:t xml:space="preserve"> de la meilleure façon possible et présenter une stratégie post-</w:t>
      </w:r>
      <w:proofErr w:type="spellStart"/>
      <w:r w:rsidRPr="003A5DB9">
        <w:rPr>
          <w:lang w:val="fr-FR"/>
        </w:rPr>
        <w:t>covid</w:t>
      </w:r>
      <w:proofErr w:type="spellEnd"/>
      <w:r w:rsidRPr="003A5DB9">
        <w:rPr>
          <w:lang w:val="fr-FR"/>
        </w:rPr>
        <w:t xml:space="preserve"> 19</w:t>
      </w:r>
      <w:r w:rsidRPr="003A5DB9">
        <w:rPr>
          <w:lang w:val="fr-FR"/>
        </w:rPr>
        <w:t xml:space="preserve"> et a</w:t>
      </w:r>
      <w:r w:rsidRPr="003A5DB9">
        <w:rPr>
          <w:lang w:val="fr-FR"/>
        </w:rPr>
        <w:t xml:space="preserve">nalyser les </w:t>
      </w:r>
      <w:r w:rsidRPr="003A5DB9">
        <w:rPr>
          <w:lang w:val="fr-FR"/>
        </w:rPr>
        <w:t xml:space="preserve">conséquences réelles de la </w:t>
      </w:r>
      <w:r w:rsidR="00BA72CD" w:rsidRPr="003A5DB9">
        <w:rPr>
          <w:lang w:val="fr-FR"/>
        </w:rPr>
        <w:t>crise</w:t>
      </w:r>
      <w:r w:rsidR="00C05CE4" w:rsidRPr="003A5DB9">
        <w:rPr>
          <w:lang w:val="fr-FR"/>
        </w:rPr>
        <w:t>.</w:t>
      </w:r>
    </w:p>
    <w:p w14:paraId="6BA19C4B" w14:textId="795B89BD" w:rsidR="00C05CE4" w:rsidRPr="003A5DB9" w:rsidRDefault="00C05CE4" w:rsidP="00C05CE4">
      <w:pPr>
        <w:rPr>
          <w:b/>
          <w:color w:val="262626" w:themeColor="text1" w:themeTint="D9"/>
          <w:sz w:val="32"/>
          <w:szCs w:val="32"/>
          <w:lang w:val="fr-FR"/>
        </w:rPr>
      </w:pPr>
      <w:r w:rsidRPr="003A5DB9">
        <w:rPr>
          <w:b/>
          <w:color w:val="262626" w:themeColor="text1" w:themeTint="D9"/>
          <w:sz w:val="32"/>
          <w:szCs w:val="32"/>
          <w:lang w:val="fr-FR"/>
        </w:rPr>
        <w:t>MODIFICATION DES STATUTS</w:t>
      </w:r>
    </w:p>
    <w:p w14:paraId="772203A8" w14:textId="1CAF69B7" w:rsidR="00A613F0" w:rsidRPr="003A5DB9" w:rsidRDefault="00A613F0" w:rsidP="00A613F0">
      <w:pPr>
        <w:rPr>
          <w:lang w:val="fr-FR"/>
        </w:rPr>
      </w:pPr>
      <w:r w:rsidRPr="003A5DB9">
        <w:rPr>
          <w:lang w:val="fr-FR"/>
        </w:rPr>
        <w:t xml:space="preserve">Nous avons détecté qu'il y a 5 modifications statutaires d'assemblées précédentes qui n'ont pas été enregistrées. Nous attendons la confirmation du nouveau Conseil </w:t>
      </w:r>
      <w:r w:rsidRPr="003A5DB9">
        <w:rPr>
          <w:lang w:val="fr-FR"/>
        </w:rPr>
        <w:t>d’</w:t>
      </w:r>
      <w:r w:rsidR="00377FF1" w:rsidRPr="003A5DB9">
        <w:rPr>
          <w:lang w:val="fr-FR"/>
        </w:rPr>
        <w:t>administration</w:t>
      </w:r>
      <w:r w:rsidRPr="003A5DB9">
        <w:rPr>
          <w:lang w:val="fr-FR"/>
        </w:rPr>
        <w:t xml:space="preserve"> au</w:t>
      </w:r>
      <w:r w:rsidRPr="003A5DB9">
        <w:rPr>
          <w:lang w:val="fr-FR"/>
        </w:rPr>
        <w:t xml:space="preserve"> Registre des coopératives pour mettre à jour</w:t>
      </w:r>
      <w:r w:rsidR="00397D9F" w:rsidRPr="003A5DB9">
        <w:rPr>
          <w:lang w:val="fr-FR"/>
        </w:rPr>
        <w:t xml:space="preserve"> les différentes modifications passées</w:t>
      </w:r>
      <w:r w:rsidRPr="003A5DB9">
        <w:rPr>
          <w:lang w:val="fr-FR"/>
        </w:rPr>
        <w:t>. Maintenant, tout est arrêté par l'état d'alarme.</w:t>
      </w:r>
    </w:p>
    <w:p w14:paraId="6EF340B6" w14:textId="43100FFC" w:rsidR="00A613F0" w:rsidRPr="003A5DB9" w:rsidRDefault="00A613F0" w:rsidP="00A613F0">
      <w:pPr>
        <w:rPr>
          <w:lang w:val="fr-FR"/>
        </w:rPr>
      </w:pPr>
      <w:r w:rsidRPr="003A5DB9">
        <w:rPr>
          <w:lang w:val="fr-FR"/>
        </w:rPr>
        <w:t>Les modifications statutaires doivent être effectuées en fonction de</w:t>
      </w:r>
      <w:r w:rsidR="00ED1B44" w:rsidRPr="003A5DB9">
        <w:rPr>
          <w:lang w:val="fr-FR"/>
        </w:rPr>
        <w:t xml:space="preserve"> ce qui est voté en a</w:t>
      </w:r>
      <w:r w:rsidRPr="003A5DB9">
        <w:rPr>
          <w:lang w:val="fr-FR"/>
        </w:rPr>
        <w:t xml:space="preserve">ssemblée et lorsque vous en enregistrez une, jusqu'à ce qu'elle ne soit pas résolue, vous ne pouvez pas en enregistrer une autre. Il nous faudra au moins 6 mois pour que l'inscription </w:t>
      </w:r>
      <w:r w:rsidR="00ED1B44" w:rsidRPr="003A5DB9">
        <w:rPr>
          <w:lang w:val="fr-FR"/>
        </w:rPr>
        <w:t xml:space="preserve">du registre </w:t>
      </w:r>
      <w:r w:rsidRPr="003A5DB9">
        <w:rPr>
          <w:lang w:val="fr-FR"/>
        </w:rPr>
        <w:t xml:space="preserve">commence à </w:t>
      </w:r>
      <w:r w:rsidR="00ED1B44" w:rsidRPr="003A5DB9">
        <w:rPr>
          <w:lang w:val="fr-FR"/>
        </w:rPr>
        <w:t>se remettre en marche</w:t>
      </w:r>
      <w:r w:rsidRPr="003A5DB9">
        <w:rPr>
          <w:lang w:val="fr-FR"/>
        </w:rPr>
        <w:t>.</w:t>
      </w:r>
    </w:p>
    <w:p w14:paraId="5430668F" w14:textId="501E87FF" w:rsidR="00C76930" w:rsidRPr="003A5DB9" w:rsidRDefault="00A613F0" w:rsidP="00A613F0">
      <w:pPr>
        <w:rPr>
          <w:lang w:val="fr-FR"/>
        </w:rPr>
      </w:pPr>
      <w:r w:rsidRPr="003A5DB9">
        <w:rPr>
          <w:lang w:val="fr-FR"/>
        </w:rPr>
        <w:t xml:space="preserve">On nous a toujours confirmé </w:t>
      </w:r>
      <w:r w:rsidR="00ED1B44" w:rsidRPr="003A5DB9">
        <w:rPr>
          <w:lang w:val="fr-FR"/>
        </w:rPr>
        <w:t xml:space="preserve">que les modifications </w:t>
      </w:r>
      <w:r w:rsidRPr="003A5DB9">
        <w:rPr>
          <w:lang w:val="fr-FR"/>
        </w:rPr>
        <w:t xml:space="preserve">avaient été </w:t>
      </w:r>
      <w:r w:rsidR="00ED1B44" w:rsidRPr="003A5DB9">
        <w:rPr>
          <w:lang w:val="fr-FR"/>
        </w:rPr>
        <w:t>enregistrées</w:t>
      </w:r>
      <w:r w:rsidRPr="003A5DB9">
        <w:rPr>
          <w:lang w:val="fr-FR"/>
        </w:rPr>
        <w:t>, et lors de la demande du dossier nous avons détecté que ce n'était pas le cas.</w:t>
      </w:r>
    </w:p>
    <w:p w14:paraId="7ED57CC3" w14:textId="0CE75367" w:rsidR="00C76930" w:rsidRPr="003A5DB9" w:rsidRDefault="00C76930" w:rsidP="00C76930">
      <w:pPr>
        <w:pStyle w:val="Ttulo3"/>
        <w:rPr>
          <w:lang w:val="fr-FR"/>
        </w:rPr>
      </w:pPr>
      <w:r w:rsidRPr="003A5DB9">
        <w:rPr>
          <w:lang w:val="fr-FR"/>
        </w:rPr>
        <w:t>CONCLUSI</w:t>
      </w:r>
      <w:r w:rsidR="00ED1B44" w:rsidRPr="003A5DB9">
        <w:rPr>
          <w:lang w:val="fr-FR"/>
        </w:rPr>
        <w:t>ON</w:t>
      </w:r>
    </w:p>
    <w:p w14:paraId="5D2B214E" w14:textId="1209CB4A" w:rsidR="00A85570" w:rsidRPr="003A5DB9" w:rsidRDefault="00A85570" w:rsidP="00A85570">
      <w:pPr>
        <w:rPr>
          <w:lang w:val="fr-FR"/>
        </w:rPr>
      </w:pPr>
      <w:r w:rsidRPr="003A5DB9">
        <w:rPr>
          <w:lang w:val="fr-FR"/>
        </w:rPr>
        <w:t>Nous analysons toujours la loi dans son ensemble, avec ses modifications (il y a plus de 300 pages), en examinant les solutions pour préparer l'argument</w:t>
      </w:r>
      <w:r w:rsidR="00377FF1">
        <w:rPr>
          <w:lang w:val="fr-FR"/>
        </w:rPr>
        <w:t>aire</w:t>
      </w:r>
      <w:r w:rsidRPr="003A5DB9">
        <w:rPr>
          <w:lang w:val="fr-FR"/>
        </w:rPr>
        <w:t xml:space="preserve"> de Pourquoi Smart est un modèle véritablement coopératif et la coopérative de </w:t>
      </w:r>
      <w:proofErr w:type="spellStart"/>
      <w:r w:rsidRPr="00377FF1">
        <w:rPr>
          <w:i/>
          <w:iCs/>
          <w:lang w:val="fr-FR"/>
        </w:rPr>
        <w:t>Impulso</w:t>
      </w:r>
      <w:proofErr w:type="spellEnd"/>
      <w:r w:rsidRPr="00377FF1">
        <w:rPr>
          <w:i/>
          <w:iCs/>
          <w:lang w:val="fr-FR"/>
        </w:rPr>
        <w:t xml:space="preserve"> </w:t>
      </w:r>
      <w:proofErr w:type="spellStart"/>
      <w:r w:rsidRPr="00377FF1">
        <w:rPr>
          <w:i/>
          <w:iCs/>
          <w:lang w:val="fr-FR"/>
        </w:rPr>
        <w:t>Empresarial</w:t>
      </w:r>
      <w:proofErr w:type="spellEnd"/>
      <w:r w:rsidRPr="003A5DB9">
        <w:rPr>
          <w:lang w:val="fr-FR"/>
        </w:rPr>
        <w:t xml:space="preserve"> est la solution. Nous avons étudié </w:t>
      </w:r>
      <w:r w:rsidRPr="003A5DB9">
        <w:rPr>
          <w:lang w:val="fr-FR"/>
        </w:rPr>
        <w:t>que le début</w:t>
      </w:r>
      <w:r w:rsidRPr="003A5DB9">
        <w:rPr>
          <w:lang w:val="fr-FR"/>
        </w:rPr>
        <w:t xml:space="preserve"> et nous avons déjà trouvé un</w:t>
      </w:r>
      <w:r w:rsidR="001D47BE">
        <w:rPr>
          <w:lang w:val="fr-FR"/>
        </w:rPr>
        <w:t xml:space="preserve"> premier</w:t>
      </w:r>
      <w:r w:rsidRPr="003A5DB9">
        <w:rPr>
          <w:lang w:val="fr-FR"/>
        </w:rPr>
        <w:t xml:space="preserve"> argument intéressant juridiquement.</w:t>
      </w:r>
    </w:p>
    <w:p w14:paraId="7FA138B5" w14:textId="7521E4DF" w:rsidR="00687319" w:rsidRPr="003A5DB9" w:rsidRDefault="00A85570" w:rsidP="00A85570">
      <w:pPr>
        <w:rPr>
          <w:lang w:val="fr-FR"/>
        </w:rPr>
      </w:pPr>
      <w:r w:rsidRPr="003A5DB9">
        <w:rPr>
          <w:lang w:val="fr-FR"/>
        </w:rPr>
        <w:t xml:space="preserve">Notre service juridique, qui nous </w:t>
      </w:r>
      <w:r w:rsidR="0069576D" w:rsidRPr="003A5DB9">
        <w:rPr>
          <w:lang w:val="fr-FR"/>
        </w:rPr>
        <w:t>conseille</w:t>
      </w:r>
      <w:r w:rsidRPr="003A5DB9">
        <w:rPr>
          <w:lang w:val="fr-FR"/>
        </w:rPr>
        <w:t xml:space="preserve">, a dit qu'il fallait </w:t>
      </w:r>
      <w:r w:rsidR="0069576D" w:rsidRPr="003A5DB9">
        <w:rPr>
          <w:lang w:val="fr-FR"/>
        </w:rPr>
        <w:t xml:space="preserve">tout </w:t>
      </w:r>
      <w:r w:rsidR="001D47BE">
        <w:rPr>
          <w:lang w:val="fr-FR"/>
        </w:rPr>
        <w:t>vérifier</w:t>
      </w:r>
      <w:r w:rsidRPr="003A5DB9">
        <w:rPr>
          <w:lang w:val="fr-FR"/>
        </w:rPr>
        <w:t>, parce que beaucoup de choses étaient censées être faites, mais</w:t>
      </w:r>
      <w:r w:rsidR="0069576D" w:rsidRPr="003A5DB9">
        <w:rPr>
          <w:lang w:val="fr-FR"/>
        </w:rPr>
        <w:t xml:space="preserve"> comme </w:t>
      </w:r>
      <w:r w:rsidRPr="003A5DB9">
        <w:rPr>
          <w:lang w:val="fr-FR"/>
        </w:rPr>
        <w:t xml:space="preserve">il n'y avait pas de suivi, </w:t>
      </w:r>
      <w:r w:rsidR="0069576D" w:rsidRPr="003A5DB9">
        <w:rPr>
          <w:lang w:val="fr-FR"/>
        </w:rPr>
        <w:t>soit elles ont été</w:t>
      </w:r>
      <w:r w:rsidR="005B2B41" w:rsidRPr="003A5DB9">
        <w:rPr>
          <w:lang w:val="fr-FR"/>
        </w:rPr>
        <w:t xml:space="preserve"> </w:t>
      </w:r>
      <w:r w:rsidR="00B603EA" w:rsidRPr="003A5DB9">
        <w:rPr>
          <w:lang w:val="fr-FR"/>
        </w:rPr>
        <w:t>à</w:t>
      </w:r>
      <w:r w:rsidR="005B2B41" w:rsidRPr="003A5DB9">
        <w:rPr>
          <w:lang w:val="fr-FR"/>
        </w:rPr>
        <w:t xml:space="preserve"> moitié faites</w:t>
      </w:r>
      <w:r w:rsidR="0069576D" w:rsidRPr="003A5DB9">
        <w:rPr>
          <w:lang w:val="fr-FR"/>
        </w:rPr>
        <w:t xml:space="preserve"> </w:t>
      </w:r>
      <w:r w:rsidR="005B2B41" w:rsidRPr="003A5DB9">
        <w:rPr>
          <w:lang w:val="fr-FR"/>
        </w:rPr>
        <w:t xml:space="preserve">soit </w:t>
      </w:r>
      <w:r w:rsidR="005B2B41" w:rsidRPr="003A5DB9">
        <w:rPr>
          <w:lang w:val="fr-FR"/>
        </w:rPr>
        <w:t xml:space="preserve">carrément </w:t>
      </w:r>
      <w:r w:rsidR="00B603EA" w:rsidRPr="003A5DB9">
        <w:rPr>
          <w:lang w:val="fr-FR"/>
        </w:rPr>
        <w:t>« oubliées »</w:t>
      </w:r>
      <w:r w:rsidRPr="003A5DB9">
        <w:rPr>
          <w:lang w:val="fr-FR"/>
        </w:rPr>
        <w:t xml:space="preserve">. L'inscription au registre du Groupe coopératif en est la meilleure preuve. </w:t>
      </w:r>
    </w:p>
    <w:p w14:paraId="056B487A" w14:textId="4BCF0A4C" w:rsidR="00474ADB" w:rsidRPr="003A5DB9" w:rsidRDefault="00A85570" w:rsidP="00A85570">
      <w:pPr>
        <w:rPr>
          <w:lang w:val="fr-FR"/>
        </w:rPr>
      </w:pPr>
      <w:r w:rsidRPr="003A5DB9">
        <w:rPr>
          <w:lang w:val="fr-FR"/>
        </w:rPr>
        <w:t xml:space="preserve">Le fait que le groupe ne soit pas enregistré, mais qu'il relie toutes les coopératives, nous fait comprendre que la personne qui </w:t>
      </w:r>
      <w:r w:rsidR="00B603EA" w:rsidRPr="003A5DB9">
        <w:rPr>
          <w:lang w:val="fr-FR"/>
        </w:rPr>
        <w:t xml:space="preserve">relie </w:t>
      </w:r>
      <w:r w:rsidR="001D47BE">
        <w:rPr>
          <w:lang w:val="fr-FR"/>
        </w:rPr>
        <w:t>l’ensemble</w:t>
      </w:r>
      <w:r w:rsidR="00B603EA" w:rsidRPr="003A5DB9">
        <w:rPr>
          <w:lang w:val="fr-FR"/>
        </w:rPr>
        <w:t xml:space="preserve"> </w:t>
      </w:r>
      <w:r w:rsidRPr="003A5DB9">
        <w:rPr>
          <w:lang w:val="fr-FR"/>
        </w:rPr>
        <w:t xml:space="preserve">est José Manuel, car il est le seul à participer </w:t>
      </w:r>
      <w:r w:rsidR="00B603EA" w:rsidRPr="003A5DB9">
        <w:rPr>
          <w:lang w:val="fr-FR"/>
        </w:rPr>
        <w:t>dans</w:t>
      </w:r>
      <w:r w:rsidRPr="003A5DB9">
        <w:rPr>
          <w:lang w:val="fr-FR"/>
        </w:rPr>
        <w:t xml:space="preserve"> toutes</w:t>
      </w:r>
      <w:r w:rsidR="001D47BE">
        <w:rPr>
          <w:lang w:val="fr-FR"/>
        </w:rPr>
        <w:t xml:space="preserve"> les structures</w:t>
      </w:r>
      <w:r w:rsidRPr="003A5DB9">
        <w:rPr>
          <w:lang w:val="fr-FR"/>
        </w:rPr>
        <w:t>. Les coopératives sont liées par c</w:t>
      </w:r>
      <w:r w:rsidR="00B603EA" w:rsidRPr="003A5DB9">
        <w:rPr>
          <w:lang w:val="fr-FR"/>
        </w:rPr>
        <w:t>ette figure</w:t>
      </w:r>
      <w:r w:rsidRPr="003A5DB9">
        <w:rPr>
          <w:lang w:val="fr-FR"/>
        </w:rPr>
        <w:t>.</w:t>
      </w:r>
    </w:p>
    <w:p w14:paraId="622ED359" w14:textId="77777777" w:rsidR="002F5D56" w:rsidRPr="003A5DB9" w:rsidRDefault="002F5D56" w:rsidP="00D15AD1">
      <w:pPr>
        <w:rPr>
          <w:lang w:val="fr-FR"/>
        </w:rPr>
      </w:pPr>
    </w:p>
    <w:p w14:paraId="12FDF85A" w14:textId="77777777" w:rsidR="00174A24" w:rsidRPr="003A5DB9" w:rsidRDefault="00174A24" w:rsidP="00174A24">
      <w:pPr>
        <w:rPr>
          <w:lang w:val="fr-FR"/>
        </w:rPr>
      </w:pPr>
    </w:p>
    <w:p w14:paraId="690374A3" w14:textId="77777777" w:rsidR="00657A66" w:rsidRPr="003A5DB9" w:rsidRDefault="00657A66" w:rsidP="004B1E81">
      <w:pPr>
        <w:rPr>
          <w:lang w:val="fr-FR"/>
        </w:rPr>
      </w:pPr>
    </w:p>
    <w:p w14:paraId="5632CBEB" w14:textId="77777777" w:rsidR="006C54E4" w:rsidRPr="003A5DB9" w:rsidRDefault="006C54E4" w:rsidP="00DF5A85">
      <w:pPr>
        <w:rPr>
          <w:lang w:val="fr-FR"/>
        </w:rPr>
      </w:pPr>
    </w:p>
    <w:p w14:paraId="701D724F" w14:textId="03790EA0" w:rsidR="007D3D63" w:rsidRPr="003A5DB9" w:rsidRDefault="00DF5A85" w:rsidP="00DF5A85">
      <w:pPr>
        <w:rPr>
          <w:lang w:val="fr-FR"/>
        </w:rPr>
      </w:pPr>
      <w:r w:rsidRPr="003A5DB9">
        <w:rPr>
          <w:b/>
          <w:bCs/>
          <w:lang w:val="fr-FR"/>
        </w:rPr>
        <w:tab/>
      </w:r>
      <w:r w:rsidR="00DF5623" w:rsidRPr="003A5DB9">
        <w:rPr>
          <w:b/>
          <w:bCs/>
          <w:lang w:val="fr-FR"/>
        </w:rPr>
        <w:t xml:space="preserve">  </w:t>
      </w:r>
      <w:r w:rsidR="00DF5623" w:rsidRPr="003A5DB9">
        <w:rPr>
          <w:b/>
          <w:bCs/>
          <w:lang w:val="fr-FR"/>
        </w:rPr>
        <w:tab/>
      </w:r>
    </w:p>
    <w:p w14:paraId="64C6463E" w14:textId="4032F955" w:rsidR="004C716C" w:rsidRPr="003A5DB9" w:rsidRDefault="00A1693F" w:rsidP="00A1693F">
      <w:pPr>
        <w:rPr>
          <w:lang w:val="fr-FR"/>
        </w:rPr>
      </w:pPr>
      <w:r w:rsidRPr="003A5DB9">
        <w:rPr>
          <w:lang w:val="fr-FR"/>
        </w:rPr>
        <w:tab/>
      </w:r>
    </w:p>
    <w:p w14:paraId="45F3C403" w14:textId="77777777" w:rsidR="002613E9" w:rsidRPr="003A5DB9" w:rsidRDefault="002613E9" w:rsidP="002613E9">
      <w:pPr>
        <w:rPr>
          <w:lang w:val="fr-FR"/>
        </w:rPr>
      </w:pPr>
    </w:p>
    <w:p w14:paraId="2B59B138" w14:textId="2AF068F1" w:rsidR="009A5E08" w:rsidRPr="003A5DB9" w:rsidRDefault="009A5E08" w:rsidP="00B52D9E">
      <w:pPr>
        <w:rPr>
          <w:lang w:val="fr-FR"/>
        </w:rPr>
      </w:pPr>
    </w:p>
    <w:p w14:paraId="63F6B6D9" w14:textId="77777777" w:rsidR="009A5E08" w:rsidRPr="003A5DB9" w:rsidRDefault="009A5E08" w:rsidP="00B52D9E">
      <w:pPr>
        <w:rPr>
          <w:lang w:val="fr-FR"/>
        </w:rPr>
      </w:pPr>
    </w:p>
    <w:sectPr w:rsidR="009A5E08" w:rsidRPr="003A5DB9" w:rsidSect="0091490A"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835" w:right="1191" w:bottom="284" w:left="1588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A62276" w14:textId="77777777" w:rsidR="00A63848" w:rsidRDefault="00A63848" w:rsidP="00B42E07">
      <w:r>
        <w:separator/>
      </w:r>
    </w:p>
  </w:endnote>
  <w:endnote w:type="continuationSeparator" w:id="0">
    <w:p w14:paraId="76C5F6CE" w14:textId="77777777" w:rsidR="00A63848" w:rsidRDefault="00A63848" w:rsidP="00B4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HKGrotesk-Regular">
    <w:altName w:val="Calibri"/>
    <w:charset w:val="00"/>
    <w:family w:val="auto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merodepgina"/>
      </w:rPr>
      <w:id w:val="-851340507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341EB51B" w14:textId="77777777" w:rsidR="00C92787" w:rsidRDefault="00C92787" w:rsidP="00557F70">
        <w:pPr>
          <w:pStyle w:val="Piedepgina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19169977" w14:textId="77777777" w:rsidR="007B4D0B" w:rsidRDefault="007B4D0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172675" w14:textId="77777777" w:rsidR="00DD6BB5" w:rsidRPr="004A641C" w:rsidRDefault="00B15F61" w:rsidP="00B5264D">
    <w:pPr>
      <w:pStyle w:val="Piedepgina"/>
      <w:tabs>
        <w:tab w:val="clear" w:pos="2694"/>
        <w:tab w:val="clear" w:pos="5529"/>
        <w:tab w:val="clear" w:pos="6379"/>
        <w:tab w:val="center" w:pos="4536"/>
        <w:tab w:val="right" w:pos="9072"/>
      </w:tabs>
      <w:spacing w:before="600"/>
      <w:rPr>
        <w:rStyle w:val="wwwsmartcoop"/>
      </w:rPr>
    </w:pPr>
    <w:r>
      <w:rPr>
        <w:noProof/>
        <w:lang w:eastAsia="fr-FR"/>
      </w:rPr>
      <w:drawing>
        <wp:inline distT="0" distB="0" distL="0" distR="0" wp14:anchorId="3A7A6950" wp14:editId="0526FDC7">
          <wp:extent cx="972000" cy="251341"/>
          <wp:effectExtent l="0" t="0" r="0" b="3175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000" cy="2513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E5870" w:rsidRPr="00DE5870">
      <w:t xml:space="preserve"> </w:t>
    </w:r>
    <w:r w:rsidR="000131EB">
      <w:tab/>
    </w:r>
    <w:sdt>
      <w:sdtPr>
        <w:rPr>
          <w:rStyle w:val="Nmerodepgina"/>
          <w:color w:val="FF0000"/>
        </w:rPr>
        <w:id w:val="-2144722016"/>
        <w:docPartObj>
          <w:docPartGallery w:val="Page Numbers (Bottom of Page)"/>
          <w:docPartUnique/>
        </w:docPartObj>
      </w:sdtPr>
      <w:sdtEndPr>
        <w:rPr>
          <w:rStyle w:val="Nmerodepgina"/>
        </w:rPr>
      </w:sdtEndPr>
      <w:sdtContent>
        <w:r w:rsidR="00C92787" w:rsidRPr="0006151E">
          <w:rPr>
            <w:rStyle w:val="Nmerodepgina"/>
            <w:color w:val="FF0000"/>
            <w:sz w:val="15"/>
            <w:szCs w:val="15"/>
          </w:rPr>
          <w:fldChar w:fldCharType="begin"/>
        </w:r>
        <w:r w:rsidR="00C92787" w:rsidRPr="0006151E">
          <w:rPr>
            <w:rStyle w:val="Nmerodepgina"/>
            <w:color w:val="FF0000"/>
            <w:sz w:val="15"/>
            <w:szCs w:val="15"/>
          </w:rPr>
          <w:instrText xml:space="preserve"> PAGE </w:instrTex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separate"/>
        </w:r>
        <w:r w:rsidR="00C92787" w:rsidRPr="0006151E">
          <w:rPr>
            <w:rStyle w:val="Nmerodepgina"/>
            <w:color w:val="FF0000"/>
            <w:sz w:val="15"/>
            <w:szCs w:val="15"/>
          </w:rPr>
          <w:t>2</w: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end"/>
        </w:r>
        <w:r w:rsidR="00B55E25">
          <w:rPr>
            <w:rStyle w:val="Nmerodepgina"/>
            <w:color w:val="FF0000"/>
            <w:sz w:val="15"/>
            <w:szCs w:val="15"/>
          </w:rPr>
          <w:t xml:space="preserve"> de </w:t>
        </w:r>
        <w:r w:rsidR="00B55E25">
          <w:rPr>
            <w:rStyle w:val="Nmerodepgina"/>
            <w:color w:val="FF0000"/>
            <w:sz w:val="15"/>
            <w:szCs w:val="15"/>
          </w:rPr>
          <w:fldChar w:fldCharType="begin"/>
        </w:r>
        <w:r w:rsidR="00B55E25">
          <w:rPr>
            <w:rStyle w:val="Nmerodepgina"/>
            <w:color w:val="FF0000"/>
            <w:sz w:val="15"/>
            <w:szCs w:val="15"/>
          </w:rPr>
          <w:instrText xml:space="preserve"> NUMPAGES   \* MERGEFORMAT </w:instrText>
        </w:r>
        <w:r w:rsidR="00B55E25">
          <w:rPr>
            <w:rStyle w:val="Nmerodepgina"/>
            <w:color w:val="FF0000"/>
            <w:sz w:val="15"/>
            <w:szCs w:val="15"/>
          </w:rPr>
          <w:fldChar w:fldCharType="separate"/>
        </w:r>
        <w:r w:rsidR="00B55E25">
          <w:rPr>
            <w:rStyle w:val="Nmerodepgina"/>
            <w:noProof/>
            <w:color w:val="FF0000"/>
            <w:sz w:val="15"/>
            <w:szCs w:val="15"/>
          </w:rPr>
          <w:t>4</w:t>
        </w:r>
        <w:r w:rsidR="00B55E25">
          <w:rPr>
            <w:rStyle w:val="Nmerodepgina"/>
            <w:color w:val="FF0000"/>
            <w:sz w:val="15"/>
            <w:szCs w:val="15"/>
          </w:rPr>
          <w:fldChar w:fldCharType="end"/>
        </w:r>
      </w:sdtContent>
    </w:sdt>
    <w:r w:rsidR="00C92787">
      <w:tab/>
    </w:r>
    <w:r w:rsidR="00DE5870" w:rsidRPr="004A641C">
      <w:rPr>
        <w:rStyle w:val="wwwsmartcoop"/>
      </w:rPr>
      <w:t>www.smart.coop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5000" w:type="pct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0"/>
      <w:gridCol w:w="4561"/>
    </w:tblGrid>
    <w:tr w:rsidR="00763DAA" w14:paraId="67A67301" w14:textId="77777777" w:rsidTr="00763DAA">
      <w:trPr>
        <w:jc w:val="right"/>
      </w:trPr>
      <w:tc>
        <w:tcPr>
          <w:tcW w:w="4555" w:type="dxa"/>
          <w:vAlign w:val="bottom"/>
        </w:tcPr>
        <w:p w14:paraId="506005D7" w14:textId="5FC83CC2" w:rsidR="00763DAA" w:rsidRDefault="00763DAA" w:rsidP="00B42E07">
          <w:pPr>
            <w:pStyle w:val="SmartPie"/>
          </w:pPr>
        </w:p>
      </w:tc>
      <w:tc>
        <w:tcPr>
          <w:tcW w:w="4556" w:type="dxa"/>
          <w:vAlign w:val="bottom"/>
        </w:tcPr>
        <w:p w14:paraId="0ECCF382" w14:textId="77777777" w:rsidR="00763DAA" w:rsidRDefault="00763DAA" w:rsidP="00B42E07">
          <w:r w:rsidRPr="0058054F">
            <w:rPr>
              <w:rStyle w:val="wwwsmartcoop"/>
            </w:rPr>
            <w:t>www.smart.coop</w:t>
          </w:r>
        </w:p>
      </w:tc>
    </w:tr>
  </w:tbl>
  <w:p w14:paraId="7796D0B7" w14:textId="77777777" w:rsidR="00DE5870" w:rsidRPr="00763DAA" w:rsidRDefault="00DE5870" w:rsidP="00763D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A175E0" w14:textId="77777777" w:rsidR="00A63848" w:rsidRDefault="00A63848" w:rsidP="00B42E07">
      <w:r>
        <w:separator/>
      </w:r>
    </w:p>
  </w:footnote>
  <w:footnote w:type="continuationSeparator" w:id="0">
    <w:p w14:paraId="184D7EED" w14:textId="77777777" w:rsidR="00A63848" w:rsidRDefault="00A63848" w:rsidP="00B42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B1547" w14:textId="77777777" w:rsidR="005C0573" w:rsidRDefault="005C0573" w:rsidP="00B42E07">
    <w:r>
      <w:rPr>
        <w:noProof/>
        <w:lang w:eastAsia="fr-FR"/>
      </w:rPr>
      <w:drawing>
        <wp:inline distT="0" distB="0" distL="0" distR="0" wp14:anchorId="43E27B5B" wp14:editId="62A33782">
          <wp:extent cx="1331976" cy="344424"/>
          <wp:effectExtent l="0" t="0" r="0" b="1143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197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A2B8E">
      <w:rPr>
        <w:noProof/>
        <w:lang w:eastAsia="fr-FR"/>
      </w:rPr>
      <w:t xml:space="preserve"> </w:t>
    </w:r>
    <w:r>
      <w:rPr>
        <w:noProof/>
        <w:lang w:eastAsia="fr-FR"/>
      </w:rPr>
      <w:t xml:space="preserve"> </w:t>
    </w:r>
    <w:r>
      <w:rPr>
        <w:noProof/>
        <w:lang w:eastAsia="fr-FR"/>
      </w:rPr>
      <w:tab/>
    </w:r>
    <w:r>
      <w:rPr>
        <w:noProof/>
        <w:lang w:eastAsia="fr-FR"/>
      </w:rPr>
      <w:tab/>
    </w:r>
  </w:p>
  <w:p w14:paraId="5E3C2526" w14:textId="77777777" w:rsidR="00DE5870" w:rsidRPr="005C0573" w:rsidRDefault="00DE5870" w:rsidP="00B42E0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30C0A5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85E1F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9BA45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866F3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B30C48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58CC5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53835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172BB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668AD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AFE9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9E26D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995C0C"/>
    <w:multiLevelType w:val="hybridMultilevel"/>
    <w:tmpl w:val="35F0BAE4"/>
    <w:lvl w:ilvl="0" w:tplc="6664A9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D20093"/>
    <w:multiLevelType w:val="hybridMultilevel"/>
    <w:tmpl w:val="5EF69D68"/>
    <w:lvl w:ilvl="0" w:tplc="771A9C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44EF2"/>
    <w:multiLevelType w:val="hybridMultilevel"/>
    <w:tmpl w:val="D0281146"/>
    <w:lvl w:ilvl="0" w:tplc="13305F74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5D270A"/>
    <w:multiLevelType w:val="multilevel"/>
    <w:tmpl w:val="8E68D586"/>
    <w:lvl w:ilvl="0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5" w15:restartNumberingAfterBreak="0">
    <w:nsid w:val="51E873D1"/>
    <w:multiLevelType w:val="hybridMultilevel"/>
    <w:tmpl w:val="DB504DCA"/>
    <w:lvl w:ilvl="0" w:tplc="771A9C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DB2212"/>
    <w:multiLevelType w:val="multilevel"/>
    <w:tmpl w:val="177A24F4"/>
    <w:lvl w:ilvl="0">
      <w:start w:val="1"/>
      <w:numFmt w:val="bullet"/>
      <w:lvlText w:val="—"/>
      <w:lvlJc w:val="left"/>
      <w:pPr>
        <w:ind w:left="1416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7" w15:restartNumberingAfterBreak="0">
    <w:nsid w:val="5A553DB0"/>
    <w:multiLevelType w:val="hybridMultilevel"/>
    <w:tmpl w:val="7E1EA7A4"/>
    <w:lvl w:ilvl="0" w:tplc="771A9C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67E99"/>
    <w:multiLevelType w:val="multilevel"/>
    <w:tmpl w:val="449EC364"/>
    <w:lvl w:ilvl="0">
      <w:start w:val="1"/>
      <w:numFmt w:val="bullet"/>
      <w:pStyle w:val="SmartTextoLista"/>
      <w:lvlText w:val="—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1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13"/>
  </w:num>
  <w:num w:numId="13">
    <w:abstractNumId w:val="18"/>
  </w:num>
  <w:num w:numId="14">
    <w:abstractNumId w:val="16"/>
  </w:num>
  <w:num w:numId="15">
    <w:abstractNumId w:val="14"/>
  </w:num>
  <w:num w:numId="16">
    <w:abstractNumId w:val="15"/>
  </w:num>
  <w:num w:numId="17">
    <w:abstractNumId w:val="11"/>
  </w:num>
  <w:num w:numId="18">
    <w:abstractNumId w:val="17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isplayBackgroundShape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proofState w:spelling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397"/>
  <w:drawingGridVerticalSpacing w:val="397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D10"/>
    <w:rsid w:val="00004930"/>
    <w:rsid w:val="000131EB"/>
    <w:rsid w:val="00014483"/>
    <w:rsid w:val="0003297A"/>
    <w:rsid w:val="00040595"/>
    <w:rsid w:val="000421B0"/>
    <w:rsid w:val="0006151E"/>
    <w:rsid w:val="0006327B"/>
    <w:rsid w:val="00083EDB"/>
    <w:rsid w:val="00084C18"/>
    <w:rsid w:val="00084CF2"/>
    <w:rsid w:val="000857D0"/>
    <w:rsid w:val="000977DD"/>
    <w:rsid w:val="000A70B8"/>
    <w:rsid w:val="000B3773"/>
    <w:rsid w:val="000B664B"/>
    <w:rsid w:val="000C2011"/>
    <w:rsid w:val="000C26E4"/>
    <w:rsid w:val="000D5D3C"/>
    <w:rsid w:val="000E11F1"/>
    <w:rsid w:val="000E3A65"/>
    <w:rsid w:val="000F7C43"/>
    <w:rsid w:val="00104AC7"/>
    <w:rsid w:val="00113252"/>
    <w:rsid w:val="00125FC4"/>
    <w:rsid w:val="0012614B"/>
    <w:rsid w:val="00140F68"/>
    <w:rsid w:val="00145DA8"/>
    <w:rsid w:val="001546D4"/>
    <w:rsid w:val="001717B8"/>
    <w:rsid w:val="00174A24"/>
    <w:rsid w:val="00184052"/>
    <w:rsid w:val="00186EAC"/>
    <w:rsid w:val="00191BEC"/>
    <w:rsid w:val="001A0D10"/>
    <w:rsid w:val="001A6996"/>
    <w:rsid w:val="001B6B92"/>
    <w:rsid w:val="001B6E50"/>
    <w:rsid w:val="001C0F93"/>
    <w:rsid w:val="001C56BE"/>
    <w:rsid w:val="001C6E53"/>
    <w:rsid w:val="001D153A"/>
    <w:rsid w:val="001D2431"/>
    <w:rsid w:val="001D47BE"/>
    <w:rsid w:val="001D5694"/>
    <w:rsid w:val="001D63C5"/>
    <w:rsid w:val="001E311C"/>
    <w:rsid w:val="001F0FEB"/>
    <w:rsid w:val="001F5110"/>
    <w:rsid w:val="002007D7"/>
    <w:rsid w:val="00201B45"/>
    <w:rsid w:val="0020640C"/>
    <w:rsid w:val="002113B1"/>
    <w:rsid w:val="002347C3"/>
    <w:rsid w:val="002369CA"/>
    <w:rsid w:val="002420AD"/>
    <w:rsid w:val="00245241"/>
    <w:rsid w:val="00246205"/>
    <w:rsid w:val="002613E9"/>
    <w:rsid w:val="002713BD"/>
    <w:rsid w:val="00271789"/>
    <w:rsid w:val="00273D12"/>
    <w:rsid w:val="00297F97"/>
    <w:rsid w:val="002B11D8"/>
    <w:rsid w:val="002C49A9"/>
    <w:rsid w:val="002D3CCD"/>
    <w:rsid w:val="002E7E11"/>
    <w:rsid w:val="002F0532"/>
    <w:rsid w:val="002F5B1E"/>
    <w:rsid w:val="002F5D56"/>
    <w:rsid w:val="00314A7E"/>
    <w:rsid w:val="003203D8"/>
    <w:rsid w:val="003205DD"/>
    <w:rsid w:val="00321BD1"/>
    <w:rsid w:val="00324900"/>
    <w:rsid w:val="003249F4"/>
    <w:rsid w:val="00335D52"/>
    <w:rsid w:val="00336822"/>
    <w:rsid w:val="003428A8"/>
    <w:rsid w:val="00362715"/>
    <w:rsid w:val="003639ED"/>
    <w:rsid w:val="003773C7"/>
    <w:rsid w:val="00377FF1"/>
    <w:rsid w:val="003849FB"/>
    <w:rsid w:val="00393E99"/>
    <w:rsid w:val="00397D9F"/>
    <w:rsid w:val="003A373B"/>
    <w:rsid w:val="003A55BE"/>
    <w:rsid w:val="003A57EE"/>
    <w:rsid w:val="003A5DB9"/>
    <w:rsid w:val="003B1171"/>
    <w:rsid w:val="003C2D34"/>
    <w:rsid w:val="003D00D9"/>
    <w:rsid w:val="003D450F"/>
    <w:rsid w:val="003D4520"/>
    <w:rsid w:val="003D54FB"/>
    <w:rsid w:val="003F2DA9"/>
    <w:rsid w:val="003F6910"/>
    <w:rsid w:val="00411742"/>
    <w:rsid w:val="00412E5D"/>
    <w:rsid w:val="00422193"/>
    <w:rsid w:val="00423CB0"/>
    <w:rsid w:val="00425061"/>
    <w:rsid w:val="00426130"/>
    <w:rsid w:val="00434072"/>
    <w:rsid w:val="0044062B"/>
    <w:rsid w:val="00441BED"/>
    <w:rsid w:val="00446CA9"/>
    <w:rsid w:val="00447FDF"/>
    <w:rsid w:val="00451BC4"/>
    <w:rsid w:val="00465C88"/>
    <w:rsid w:val="00466648"/>
    <w:rsid w:val="00474ADB"/>
    <w:rsid w:val="00474C2B"/>
    <w:rsid w:val="00481520"/>
    <w:rsid w:val="00493ECC"/>
    <w:rsid w:val="00495C88"/>
    <w:rsid w:val="004A641C"/>
    <w:rsid w:val="004A7945"/>
    <w:rsid w:val="004B1E81"/>
    <w:rsid w:val="004B4139"/>
    <w:rsid w:val="004C641E"/>
    <w:rsid w:val="004C716C"/>
    <w:rsid w:val="004D0774"/>
    <w:rsid w:val="004E3E67"/>
    <w:rsid w:val="004F15B8"/>
    <w:rsid w:val="004F1ED6"/>
    <w:rsid w:val="004F3890"/>
    <w:rsid w:val="004F6C30"/>
    <w:rsid w:val="0051278C"/>
    <w:rsid w:val="00520CF2"/>
    <w:rsid w:val="00521258"/>
    <w:rsid w:val="00521B3E"/>
    <w:rsid w:val="00530A50"/>
    <w:rsid w:val="005410E4"/>
    <w:rsid w:val="00542DAF"/>
    <w:rsid w:val="00557353"/>
    <w:rsid w:val="0058054F"/>
    <w:rsid w:val="00587EEB"/>
    <w:rsid w:val="005967A7"/>
    <w:rsid w:val="005A4139"/>
    <w:rsid w:val="005A5877"/>
    <w:rsid w:val="005B2B41"/>
    <w:rsid w:val="005C0573"/>
    <w:rsid w:val="005C45A9"/>
    <w:rsid w:val="005D29B1"/>
    <w:rsid w:val="005F527C"/>
    <w:rsid w:val="005F6EA7"/>
    <w:rsid w:val="00601807"/>
    <w:rsid w:val="006039B1"/>
    <w:rsid w:val="006075EB"/>
    <w:rsid w:val="00611A0B"/>
    <w:rsid w:val="00611BD3"/>
    <w:rsid w:val="00613C53"/>
    <w:rsid w:val="006163C9"/>
    <w:rsid w:val="006173C7"/>
    <w:rsid w:val="00630DD6"/>
    <w:rsid w:val="0063300C"/>
    <w:rsid w:val="006400C6"/>
    <w:rsid w:val="00640FB5"/>
    <w:rsid w:val="0064682A"/>
    <w:rsid w:val="00650B78"/>
    <w:rsid w:val="006518E4"/>
    <w:rsid w:val="00651C64"/>
    <w:rsid w:val="00654F15"/>
    <w:rsid w:val="00657A66"/>
    <w:rsid w:val="006627BA"/>
    <w:rsid w:val="00672544"/>
    <w:rsid w:val="00677228"/>
    <w:rsid w:val="006816A9"/>
    <w:rsid w:val="00687319"/>
    <w:rsid w:val="0069237F"/>
    <w:rsid w:val="0069576D"/>
    <w:rsid w:val="006B45A7"/>
    <w:rsid w:val="006B6AF3"/>
    <w:rsid w:val="006C060E"/>
    <w:rsid w:val="006C0D0D"/>
    <w:rsid w:val="006C54E4"/>
    <w:rsid w:val="006D34FA"/>
    <w:rsid w:val="006D3EDF"/>
    <w:rsid w:val="006D6BD9"/>
    <w:rsid w:val="006E5A10"/>
    <w:rsid w:val="006F0C6D"/>
    <w:rsid w:val="00727B74"/>
    <w:rsid w:val="007349AE"/>
    <w:rsid w:val="00742DC5"/>
    <w:rsid w:val="00744ADA"/>
    <w:rsid w:val="007561D9"/>
    <w:rsid w:val="007637DA"/>
    <w:rsid w:val="00763DAA"/>
    <w:rsid w:val="007647C7"/>
    <w:rsid w:val="00767D8B"/>
    <w:rsid w:val="0077142E"/>
    <w:rsid w:val="0077208A"/>
    <w:rsid w:val="0077228E"/>
    <w:rsid w:val="00774B78"/>
    <w:rsid w:val="007831E4"/>
    <w:rsid w:val="0078640D"/>
    <w:rsid w:val="00787A15"/>
    <w:rsid w:val="007940CC"/>
    <w:rsid w:val="0079796A"/>
    <w:rsid w:val="007A004D"/>
    <w:rsid w:val="007A1B36"/>
    <w:rsid w:val="007B34BC"/>
    <w:rsid w:val="007B4D0B"/>
    <w:rsid w:val="007D3D63"/>
    <w:rsid w:val="007D4537"/>
    <w:rsid w:val="007D5B4D"/>
    <w:rsid w:val="007D5D69"/>
    <w:rsid w:val="007D6DE2"/>
    <w:rsid w:val="007E3DAB"/>
    <w:rsid w:val="007E486D"/>
    <w:rsid w:val="00805C89"/>
    <w:rsid w:val="00813848"/>
    <w:rsid w:val="008224FE"/>
    <w:rsid w:val="008254D8"/>
    <w:rsid w:val="008305FF"/>
    <w:rsid w:val="00832BD4"/>
    <w:rsid w:val="00834ED8"/>
    <w:rsid w:val="008377CD"/>
    <w:rsid w:val="008400BD"/>
    <w:rsid w:val="00846C19"/>
    <w:rsid w:val="008503AF"/>
    <w:rsid w:val="00863E97"/>
    <w:rsid w:val="00866D13"/>
    <w:rsid w:val="0088305C"/>
    <w:rsid w:val="00884E1F"/>
    <w:rsid w:val="00891AB0"/>
    <w:rsid w:val="00893541"/>
    <w:rsid w:val="00893904"/>
    <w:rsid w:val="00894463"/>
    <w:rsid w:val="008A0AC2"/>
    <w:rsid w:val="008C1FA7"/>
    <w:rsid w:val="008C7D94"/>
    <w:rsid w:val="008D4560"/>
    <w:rsid w:val="008E036A"/>
    <w:rsid w:val="008E7926"/>
    <w:rsid w:val="008F0571"/>
    <w:rsid w:val="008F14AF"/>
    <w:rsid w:val="00910929"/>
    <w:rsid w:val="0091330A"/>
    <w:rsid w:val="0091490A"/>
    <w:rsid w:val="00916276"/>
    <w:rsid w:val="00922278"/>
    <w:rsid w:val="00922870"/>
    <w:rsid w:val="0092422E"/>
    <w:rsid w:val="00927590"/>
    <w:rsid w:val="00937B60"/>
    <w:rsid w:val="009678D5"/>
    <w:rsid w:val="00982186"/>
    <w:rsid w:val="00984962"/>
    <w:rsid w:val="00986559"/>
    <w:rsid w:val="009A5E08"/>
    <w:rsid w:val="009B250D"/>
    <w:rsid w:val="009B7EFA"/>
    <w:rsid w:val="009C0805"/>
    <w:rsid w:val="009C5D36"/>
    <w:rsid w:val="009E49C2"/>
    <w:rsid w:val="009F24E3"/>
    <w:rsid w:val="009F55A7"/>
    <w:rsid w:val="009F734B"/>
    <w:rsid w:val="00A04920"/>
    <w:rsid w:val="00A1693F"/>
    <w:rsid w:val="00A3167B"/>
    <w:rsid w:val="00A324A3"/>
    <w:rsid w:val="00A33CA9"/>
    <w:rsid w:val="00A4137E"/>
    <w:rsid w:val="00A42917"/>
    <w:rsid w:val="00A43C7C"/>
    <w:rsid w:val="00A613F0"/>
    <w:rsid w:val="00A63848"/>
    <w:rsid w:val="00A721D7"/>
    <w:rsid w:val="00A82777"/>
    <w:rsid w:val="00A830EA"/>
    <w:rsid w:val="00A85570"/>
    <w:rsid w:val="00A921AE"/>
    <w:rsid w:val="00A9540E"/>
    <w:rsid w:val="00AB42BD"/>
    <w:rsid w:val="00AB712B"/>
    <w:rsid w:val="00AB7214"/>
    <w:rsid w:val="00AB7AFE"/>
    <w:rsid w:val="00AC0C6F"/>
    <w:rsid w:val="00AC41F6"/>
    <w:rsid w:val="00AC7479"/>
    <w:rsid w:val="00AD5714"/>
    <w:rsid w:val="00AF1318"/>
    <w:rsid w:val="00B011D9"/>
    <w:rsid w:val="00B0221B"/>
    <w:rsid w:val="00B0672E"/>
    <w:rsid w:val="00B102AE"/>
    <w:rsid w:val="00B116F4"/>
    <w:rsid w:val="00B15F61"/>
    <w:rsid w:val="00B1604F"/>
    <w:rsid w:val="00B209F3"/>
    <w:rsid w:val="00B21396"/>
    <w:rsid w:val="00B26435"/>
    <w:rsid w:val="00B308A7"/>
    <w:rsid w:val="00B32B51"/>
    <w:rsid w:val="00B3567A"/>
    <w:rsid w:val="00B42E07"/>
    <w:rsid w:val="00B476F9"/>
    <w:rsid w:val="00B5264D"/>
    <w:rsid w:val="00B52D9E"/>
    <w:rsid w:val="00B55E25"/>
    <w:rsid w:val="00B603EA"/>
    <w:rsid w:val="00B63F04"/>
    <w:rsid w:val="00B64817"/>
    <w:rsid w:val="00B707BA"/>
    <w:rsid w:val="00B747D6"/>
    <w:rsid w:val="00B75A99"/>
    <w:rsid w:val="00B928E0"/>
    <w:rsid w:val="00B93381"/>
    <w:rsid w:val="00B94689"/>
    <w:rsid w:val="00B94CF5"/>
    <w:rsid w:val="00BA0590"/>
    <w:rsid w:val="00BA2BDA"/>
    <w:rsid w:val="00BA4A13"/>
    <w:rsid w:val="00BA72CD"/>
    <w:rsid w:val="00BB1976"/>
    <w:rsid w:val="00BC1B41"/>
    <w:rsid w:val="00BC26BD"/>
    <w:rsid w:val="00BC633D"/>
    <w:rsid w:val="00BD38BA"/>
    <w:rsid w:val="00BE30BF"/>
    <w:rsid w:val="00BE7248"/>
    <w:rsid w:val="00BE72E4"/>
    <w:rsid w:val="00C0473C"/>
    <w:rsid w:val="00C05CE4"/>
    <w:rsid w:val="00C066F1"/>
    <w:rsid w:val="00C14560"/>
    <w:rsid w:val="00C15CC0"/>
    <w:rsid w:val="00C20663"/>
    <w:rsid w:val="00C21FDF"/>
    <w:rsid w:val="00C4007A"/>
    <w:rsid w:val="00C471B2"/>
    <w:rsid w:val="00C5048D"/>
    <w:rsid w:val="00C50FA0"/>
    <w:rsid w:val="00C52E5F"/>
    <w:rsid w:val="00C606B8"/>
    <w:rsid w:val="00C63295"/>
    <w:rsid w:val="00C63601"/>
    <w:rsid w:val="00C65707"/>
    <w:rsid w:val="00C66673"/>
    <w:rsid w:val="00C7131D"/>
    <w:rsid w:val="00C73BDB"/>
    <w:rsid w:val="00C73E17"/>
    <w:rsid w:val="00C76930"/>
    <w:rsid w:val="00C77912"/>
    <w:rsid w:val="00C847D6"/>
    <w:rsid w:val="00C92787"/>
    <w:rsid w:val="00C96DC9"/>
    <w:rsid w:val="00CA2B8E"/>
    <w:rsid w:val="00CB28A2"/>
    <w:rsid w:val="00CC4210"/>
    <w:rsid w:val="00CC749F"/>
    <w:rsid w:val="00CD2008"/>
    <w:rsid w:val="00CD2CE2"/>
    <w:rsid w:val="00CD5036"/>
    <w:rsid w:val="00CD60FD"/>
    <w:rsid w:val="00CD6BD4"/>
    <w:rsid w:val="00CE18B5"/>
    <w:rsid w:val="00CE61A6"/>
    <w:rsid w:val="00D06C77"/>
    <w:rsid w:val="00D071D1"/>
    <w:rsid w:val="00D15AD1"/>
    <w:rsid w:val="00D3134A"/>
    <w:rsid w:val="00D35047"/>
    <w:rsid w:val="00D42FE7"/>
    <w:rsid w:val="00D45301"/>
    <w:rsid w:val="00D62438"/>
    <w:rsid w:val="00D64C13"/>
    <w:rsid w:val="00D7055B"/>
    <w:rsid w:val="00D75138"/>
    <w:rsid w:val="00D81A9B"/>
    <w:rsid w:val="00D91206"/>
    <w:rsid w:val="00D97A9E"/>
    <w:rsid w:val="00DB3569"/>
    <w:rsid w:val="00DC051A"/>
    <w:rsid w:val="00DC1CB1"/>
    <w:rsid w:val="00DC2374"/>
    <w:rsid w:val="00DC5046"/>
    <w:rsid w:val="00DC6A0A"/>
    <w:rsid w:val="00DC7242"/>
    <w:rsid w:val="00DD1605"/>
    <w:rsid w:val="00DD6BB5"/>
    <w:rsid w:val="00DE2843"/>
    <w:rsid w:val="00DE4B58"/>
    <w:rsid w:val="00DE5870"/>
    <w:rsid w:val="00DE6A36"/>
    <w:rsid w:val="00DF3B17"/>
    <w:rsid w:val="00DF3D49"/>
    <w:rsid w:val="00DF5623"/>
    <w:rsid w:val="00DF5A85"/>
    <w:rsid w:val="00DF6A78"/>
    <w:rsid w:val="00E0048A"/>
    <w:rsid w:val="00E01986"/>
    <w:rsid w:val="00E10F48"/>
    <w:rsid w:val="00E16872"/>
    <w:rsid w:val="00E20741"/>
    <w:rsid w:val="00E22D59"/>
    <w:rsid w:val="00E2468C"/>
    <w:rsid w:val="00E256FB"/>
    <w:rsid w:val="00E302B0"/>
    <w:rsid w:val="00E30A3F"/>
    <w:rsid w:val="00E31EE5"/>
    <w:rsid w:val="00E32553"/>
    <w:rsid w:val="00E43AD0"/>
    <w:rsid w:val="00E47A13"/>
    <w:rsid w:val="00E50407"/>
    <w:rsid w:val="00E5355B"/>
    <w:rsid w:val="00E55F2E"/>
    <w:rsid w:val="00E65500"/>
    <w:rsid w:val="00E65CD7"/>
    <w:rsid w:val="00E678A1"/>
    <w:rsid w:val="00E72587"/>
    <w:rsid w:val="00E73161"/>
    <w:rsid w:val="00E86A80"/>
    <w:rsid w:val="00E877C5"/>
    <w:rsid w:val="00E9783E"/>
    <w:rsid w:val="00EA0F4B"/>
    <w:rsid w:val="00EB594A"/>
    <w:rsid w:val="00ED1B44"/>
    <w:rsid w:val="00EE09FD"/>
    <w:rsid w:val="00EE5E28"/>
    <w:rsid w:val="00EF5B9D"/>
    <w:rsid w:val="00F01733"/>
    <w:rsid w:val="00F03FE5"/>
    <w:rsid w:val="00F05AA0"/>
    <w:rsid w:val="00F07846"/>
    <w:rsid w:val="00F1356A"/>
    <w:rsid w:val="00F23E3E"/>
    <w:rsid w:val="00F42534"/>
    <w:rsid w:val="00F42947"/>
    <w:rsid w:val="00F5234F"/>
    <w:rsid w:val="00F53C18"/>
    <w:rsid w:val="00F56052"/>
    <w:rsid w:val="00F6202D"/>
    <w:rsid w:val="00F659C2"/>
    <w:rsid w:val="00F66139"/>
    <w:rsid w:val="00F67C25"/>
    <w:rsid w:val="00F77234"/>
    <w:rsid w:val="00F92CDD"/>
    <w:rsid w:val="00FA232B"/>
    <w:rsid w:val="00FA4B4F"/>
    <w:rsid w:val="00FA4F7D"/>
    <w:rsid w:val="00FB1482"/>
    <w:rsid w:val="00FB27B2"/>
    <w:rsid w:val="00FB41CA"/>
    <w:rsid w:val="00FB4A88"/>
    <w:rsid w:val="00FC0F7E"/>
    <w:rsid w:val="00FD5376"/>
    <w:rsid w:val="00FD7BF2"/>
    <w:rsid w:val="00FF07EB"/>
    <w:rsid w:val="00FF239D"/>
    <w:rsid w:val="00FF4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96EF83"/>
  <w15:chartTrackingRefBased/>
  <w15:docId w15:val="{5B9515D8-B67E-45E9-A148-1C00106B3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rsid w:val="00B42E07"/>
    <w:pPr>
      <w:tabs>
        <w:tab w:val="left" w:pos="4962"/>
      </w:tabs>
      <w:spacing w:before="120" w:after="120"/>
    </w:pPr>
    <w:rPr>
      <w:rFonts w:ascii="Arial" w:hAnsi="Arial" w:cs="Arial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uiPriority w:val="9"/>
    <w:rsid w:val="004A641C"/>
    <w:pPr>
      <w:keepNext/>
      <w:keepLines/>
      <w:spacing w:before="240" w:line="400" w:lineRule="exact"/>
      <w:outlineLvl w:val="0"/>
    </w:pPr>
    <w:rPr>
      <w:b/>
      <w:color w:val="FF4054"/>
      <w:sz w:val="40"/>
      <w:szCs w:val="48"/>
    </w:rPr>
  </w:style>
  <w:style w:type="paragraph" w:styleId="Ttulo2">
    <w:name w:val="heading 2"/>
    <w:basedOn w:val="Normal"/>
    <w:next w:val="Normal"/>
    <w:link w:val="Ttulo2Car"/>
    <w:uiPriority w:val="9"/>
    <w:unhideWhenUsed/>
    <w:rsid w:val="004A641C"/>
    <w:pPr>
      <w:keepNext/>
      <w:keepLines/>
      <w:spacing w:before="240"/>
      <w:outlineLvl w:val="1"/>
    </w:pPr>
    <w:rPr>
      <w:b/>
      <w:color w:val="262626" w:themeColor="text1" w:themeTint="D9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A641C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color w:val="262626" w:themeColor="text1" w:themeTint="D9"/>
      <w:sz w:val="22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4A641C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b/>
      <w:bCs/>
      <w:caps/>
      <w:color w:val="FF4054"/>
      <w:sz w:val="21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74B7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62626" w:themeColor="text1" w:themeTint="D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1C64"/>
    <w:pPr>
      <w:tabs>
        <w:tab w:val="center" w:pos="4536"/>
        <w:tab w:val="right" w:pos="9072"/>
      </w:tabs>
    </w:pPr>
    <w:rPr>
      <w:rFonts w:asciiTheme="minorHAnsi" w:hAnsiTheme="minorHAnsi" w:cstheme="minorBidi"/>
      <w:szCs w:val="24"/>
    </w:rPr>
  </w:style>
  <w:style w:type="character" w:customStyle="1" w:styleId="EncabezadoCar">
    <w:name w:val="Encabezado Car"/>
    <w:basedOn w:val="Fuentedeprrafopredeter"/>
    <w:link w:val="Encabezado"/>
    <w:uiPriority w:val="99"/>
    <w:rsid w:val="00651C64"/>
  </w:style>
  <w:style w:type="paragraph" w:styleId="Piedepgina">
    <w:name w:val="footer"/>
    <w:link w:val="PiedepginaCar"/>
    <w:uiPriority w:val="99"/>
    <w:unhideWhenUsed/>
    <w:rsid w:val="007B4D0B"/>
    <w:pPr>
      <w:tabs>
        <w:tab w:val="left" w:pos="2694"/>
        <w:tab w:val="left" w:pos="5529"/>
        <w:tab w:val="left" w:pos="6379"/>
      </w:tabs>
    </w:pPr>
    <w:rPr>
      <w:rFonts w:ascii="Arial" w:hAnsi="Arial" w:cs="Arial"/>
      <w:sz w:val="16"/>
      <w:szCs w:val="18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B4D0B"/>
    <w:rPr>
      <w:rFonts w:ascii="Arial" w:hAnsi="Arial" w:cs="Arial"/>
      <w:sz w:val="16"/>
      <w:szCs w:val="18"/>
    </w:rPr>
  </w:style>
  <w:style w:type="paragraph" w:customStyle="1" w:styleId="Style1">
    <w:name w:val="Style1"/>
    <w:basedOn w:val="Normal"/>
    <w:qFormat/>
    <w:rsid w:val="008224FE"/>
    <w:pPr>
      <w:tabs>
        <w:tab w:val="left" w:pos="2694"/>
        <w:tab w:val="left" w:pos="5529"/>
        <w:tab w:val="left" w:pos="6379"/>
      </w:tabs>
    </w:pPr>
    <w:rPr>
      <w:b/>
      <w:color w:val="FF5A66"/>
    </w:rPr>
  </w:style>
  <w:style w:type="character" w:customStyle="1" w:styleId="Ttulo4Car">
    <w:name w:val="Título 4 Car"/>
    <w:basedOn w:val="Fuentedeprrafopredeter"/>
    <w:link w:val="Ttulo4"/>
    <w:uiPriority w:val="9"/>
    <w:rsid w:val="004A641C"/>
    <w:rPr>
      <w:rFonts w:asciiTheme="majorHAnsi" w:eastAsiaTheme="majorEastAsia" w:hAnsiTheme="majorHAnsi" w:cstheme="majorBidi"/>
      <w:b/>
      <w:bCs/>
      <w:caps/>
      <w:color w:val="FF4054"/>
      <w:sz w:val="21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74B78"/>
    <w:rPr>
      <w:rFonts w:asciiTheme="majorHAnsi" w:eastAsiaTheme="majorEastAsia" w:hAnsiTheme="majorHAnsi" w:cstheme="majorBidi"/>
      <w:color w:val="262626" w:themeColor="text1" w:themeTint="D9"/>
      <w:sz w:val="20"/>
    </w:rPr>
  </w:style>
  <w:style w:type="character" w:styleId="Hipervnculo">
    <w:name w:val="Hyperlink"/>
    <w:basedOn w:val="Fuentedeprrafopredeter"/>
    <w:uiPriority w:val="99"/>
    <w:unhideWhenUsed/>
    <w:qFormat/>
    <w:rsid w:val="00B42E07"/>
    <w:rPr>
      <w:b/>
      <w:bCs/>
      <w:color w:val="FF4054"/>
    </w:rPr>
  </w:style>
  <w:style w:type="character" w:styleId="Hipervnculovisitado">
    <w:name w:val="FollowedHyperlink"/>
    <w:basedOn w:val="Fuentedeprrafopredeter"/>
    <w:uiPriority w:val="99"/>
    <w:semiHidden/>
    <w:unhideWhenUsed/>
    <w:rsid w:val="00F659C2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A641C"/>
    <w:rPr>
      <w:rFonts w:ascii="Arial" w:hAnsi="Arial" w:cs="Arial"/>
      <w:b/>
      <w:color w:val="FF4054"/>
      <w:sz w:val="40"/>
      <w:szCs w:val="48"/>
      <w:lang w:val="es-ES_tradnl"/>
    </w:rPr>
  </w:style>
  <w:style w:type="paragraph" w:customStyle="1" w:styleId="SmartPie">
    <w:name w:val="Smart Pie"/>
    <w:basedOn w:val="Normal"/>
    <w:qFormat/>
    <w:rsid w:val="00763DAA"/>
    <w:pPr>
      <w:widowControl w:val="0"/>
      <w:tabs>
        <w:tab w:val="left" w:pos="2694"/>
        <w:tab w:val="left" w:pos="5529"/>
        <w:tab w:val="left" w:pos="6379"/>
        <w:tab w:val="right" w:pos="9072"/>
      </w:tabs>
      <w:autoSpaceDE w:val="0"/>
      <w:autoSpaceDN w:val="0"/>
      <w:adjustRightInd w:val="0"/>
      <w:spacing w:before="0" w:after="0" w:line="201" w:lineRule="atLeast"/>
    </w:pPr>
    <w:rPr>
      <w:sz w:val="16"/>
      <w:szCs w:val="18"/>
    </w:rPr>
  </w:style>
  <w:style w:type="paragraph" w:styleId="Prrafodelista">
    <w:name w:val="List Paragraph"/>
    <w:aliases w:val="Liste à puce"/>
    <w:basedOn w:val="Normal"/>
    <w:uiPriority w:val="34"/>
    <w:qFormat/>
    <w:rsid w:val="00B42E07"/>
    <w:pPr>
      <w:contextualSpacing/>
    </w:pPr>
    <w:rPr>
      <w:color w:val="221E1F"/>
    </w:rPr>
  </w:style>
  <w:style w:type="paragraph" w:customStyle="1" w:styleId="SmartTextoLista">
    <w:name w:val="Smart Texto Lista"/>
    <w:basedOn w:val="Normal"/>
    <w:qFormat/>
    <w:rsid w:val="00B42E07"/>
    <w:pPr>
      <w:numPr>
        <w:numId w:val="13"/>
      </w:numPr>
      <w:spacing w:before="60" w:after="60"/>
      <w:ind w:left="357" w:hanging="357"/>
    </w:pPr>
    <w:rPr>
      <w:color w:val="221E1F"/>
    </w:rPr>
  </w:style>
  <w:style w:type="character" w:customStyle="1" w:styleId="Ttulo2Car">
    <w:name w:val="Título 2 Car"/>
    <w:basedOn w:val="Fuentedeprrafopredeter"/>
    <w:link w:val="Ttulo2"/>
    <w:uiPriority w:val="9"/>
    <w:rsid w:val="004A641C"/>
    <w:rPr>
      <w:rFonts w:ascii="Arial" w:hAnsi="Arial" w:cs="Arial"/>
      <w:b/>
      <w:color w:val="262626" w:themeColor="text1" w:themeTint="D9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4A641C"/>
    <w:rPr>
      <w:rFonts w:asciiTheme="majorHAnsi" w:eastAsiaTheme="majorEastAsia" w:hAnsiTheme="majorHAnsi" w:cstheme="majorBidi"/>
      <w:b/>
      <w:color w:val="262626" w:themeColor="text1" w:themeTint="D9"/>
      <w:sz w:val="22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DC2374"/>
    <w:rPr>
      <w:sz w:val="24"/>
    </w:rPr>
  </w:style>
  <w:style w:type="paragraph" w:customStyle="1" w:styleId="textecourantfergauche">
    <w:name w:val="texte courant fer à gauche"/>
    <w:basedOn w:val="Normal"/>
    <w:uiPriority w:val="99"/>
    <w:rsid w:val="007561D9"/>
    <w:pPr>
      <w:widowControl w:val="0"/>
      <w:suppressAutoHyphens/>
      <w:autoSpaceDE w:val="0"/>
      <w:autoSpaceDN w:val="0"/>
      <w:adjustRightInd w:val="0"/>
      <w:spacing w:after="170" w:line="288" w:lineRule="auto"/>
      <w:textAlignment w:val="center"/>
    </w:pPr>
    <w:rPr>
      <w:rFonts w:ascii="HKGrotesk-Regular" w:hAnsi="HKGrotesk-Regular" w:cs="HKGrotesk-Regular"/>
      <w:color w:val="000000"/>
      <w:sz w:val="22"/>
      <w:szCs w:val="22"/>
    </w:rPr>
  </w:style>
  <w:style w:type="character" w:styleId="Mencinsinresolver">
    <w:name w:val="Unresolved Mention"/>
    <w:basedOn w:val="Fuentedeprrafopredeter"/>
    <w:uiPriority w:val="99"/>
    <w:rsid w:val="00B42E07"/>
    <w:rPr>
      <w:color w:val="605E5C"/>
      <w:shd w:val="clear" w:color="auto" w:fill="E1DFDD"/>
    </w:rPr>
  </w:style>
  <w:style w:type="paragraph" w:customStyle="1" w:styleId="Style2">
    <w:name w:val="Style2"/>
    <w:basedOn w:val="Normal"/>
    <w:autoRedefine/>
    <w:qFormat/>
    <w:rsid w:val="007561D9"/>
    <w:pPr>
      <w:tabs>
        <w:tab w:val="left" w:pos="5529"/>
      </w:tabs>
    </w:pPr>
    <w:rPr>
      <w:rFonts w:asciiTheme="minorHAnsi" w:hAnsiTheme="minorHAnsi" w:cstheme="minorBidi"/>
      <w:szCs w:val="24"/>
    </w:rPr>
  </w:style>
  <w:style w:type="character" w:customStyle="1" w:styleId="Smartlienhypertexte">
    <w:name w:val="Smart lien hypertexte"/>
    <w:basedOn w:val="Hipervnculo"/>
    <w:uiPriority w:val="1"/>
    <w:qFormat/>
    <w:rsid w:val="007561D9"/>
    <w:rPr>
      <w:rFonts w:ascii="Arial" w:hAnsi="Arial"/>
      <w:b/>
      <w:bCs/>
      <w:i w:val="0"/>
      <w:iCs w:val="0"/>
      <w:color w:val="FF4054"/>
      <w:sz w:val="20"/>
      <w:szCs w:val="24"/>
      <w:u w:val="single"/>
    </w:rPr>
  </w:style>
  <w:style w:type="paragraph" w:customStyle="1" w:styleId="Smarttexteespaceaprs6">
    <w:name w:val="Smart texte espace après 6"/>
    <w:basedOn w:val="Normal"/>
    <w:qFormat/>
    <w:rsid w:val="00B42E07"/>
  </w:style>
  <w:style w:type="paragraph" w:customStyle="1" w:styleId="Smarttextetableau">
    <w:name w:val="Smart texte tableau"/>
    <w:basedOn w:val="Normal"/>
    <w:qFormat/>
    <w:rsid w:val="00B42E07"/>
    <w:rPr>
      <w:sz w:val="16"/>
    </w:rPr>
  </w:style>
  <w:style w:type="character" w:customStyle="1" w:styleId="Smartcorpsc6">
    <w:name w:val="Smart corps c6"/>
    <w:aliases w:val="5 footer"/>
    <w:basedOn w:val="Fuentedeprrafopredeter"/>
    <w:uiPriority w:val="1"/>
    <w:qFormat/>
    <w:rsid w:val="0058054F"/>
    <w:rPr>
      <w:sz w:val="13"/>
    </w:rPr>
  </w:style>
  <w:style w:type="character" w:customStyle="1" w:styleId="wwwsmartcoop">
    <w:name w:val="www.smart.coop"/>
    <w:basedOn w:val="Fuentedeprrafopredeter"/>
    <w:uiPriority w:val="1"/>
    <w:qFormat/>
    <w:rsid w:val="004A641C"/>
    <w:rPr>
      <w:rFonts w:asciiTheme="minorHAnsi" w:hAnsiTheme="minorHAnsi"/>
      <w:b/>
      <w:color w:val="FF4054"/>
    </w:rPr>
  </w:style>
  <w:style w:type="character" w:styleId="Nmerodepgina">
    <w:name w:val="page number"/>
    <w:basedOn w:val="Fuentedeprrafopredeter"/>
    <w:uiPriority w:val="99"/>
    <w:semiHidden/>
    <w:unhideWhenUsed/>
    <w:rsid w:val="00C92787"/>
  </w:style>
  <w:style w:type="table" w:styleId="Tablaconcuadrcula">
    <w:name w:val="Table Grid"/>
    <w:basedOn w:val="Tablanormal"/>
    <w:uiPriority w:val="39"/>
    <w:rsid w:val="00763D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martPieRSocial">
    <w:name w:val="Smart Pie RSocial"/>
    <w:basedOn w:val="SmartPie"/>
    <w:next w:val="SmartPie"/>
    <w:qFormat/>
    <w:rsid w:val="00763DAA"/>
    <w:rPr>
      <w:b/>
      <w:color w:val="FF4054"/>
    </w:rPr>
  </w:style>
  <w:style w:type="character" w:styleId="nfasissutil">
    <w:name w:val="Subtle Emphasis"/>
    <w:basedOn w:val="Fuentedeprrafopredeter"/>
    <w:uiPriority w:val="19"/>
    <w:qFormat/>
    <w:rsid w:val="003849FB"/>
    <w:rPr>
      <w:i/>
      <w:iCs/>
      <w:color w:val="404040" w:themeColor="text1" w:themeTint="BF"/>
    </w:rPr>
  </w:style>
  <w:style w:type="character" w:styleId="nfasis">
    <w:name w:val="Emphasis"/>
    <w:basedOn w:val="Fuentedeprrafopredeter"/>
    <w:uiPriority w:val="20"/>
    <w:qFormat/>
    <w:rsid w:val="003849FB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3849FB"/>
    <w:rPr>
      <w:i/>
      <w:iCs/>
      <w:color w:val="5B9BD5" w:themeColor="accent1"/>
    </w:rPr>
  </w:style>
  <w:style w:type="paragraph" w:styleId="Cita">
    <w:name w:val="Quote"/>
    <w:basedOn w:val="Normal"/>
    <w:next w:val="Normal"/>
    <w:link w:val="CitaCar"/>
    <w:uiPriority w:val="29"/>
    <w:qFormat/>
    <w:rsid w:val="003849F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849FB"/>
    <w:rPr>
      <w:rFonts w:ascii="Arial" w:hAnsi="Arial" w:cs="Arial"/>
      <w:i/>
      <w:iCs/>
      <w:color w:val="404040" w:themeColor="text1" w:themeTint="BF"/>
      <w:sz w:val="20"/>
      <w:szCs w:val="20"/>
      <w:lang w:val="es-ES_tradnl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849F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849FB"/>
    <w:rPr>
      <w:rFonts w:ascii="Arial" w:hAnsi="Arial" w:cs="Arial"/>
      <w:i/>
      <w:iCs/>
      <w:color w:val="5B9BD5" w:themeColor="accent1"/>
      <w:sz w:val="20"/>
      <w:szCs w:val="20"/>
      <w:lang w:val="es-ES_tradnl"/>
    </w:rPr>
  </w:style>
  <w:style w:type="table" w:customStyle="1" w:styleId="Estilo1">
    <w:name w:val="Estilo1"/>
    <w:basedOn w:val="Tablanormal"/>
    <w:uiPriority w:val="99"/>
    <w:rsid w:val="00884E1F"/>
    <w:tblPr>
      <w:tblStyleRowBandSize w:val="1"/>
    </w:tblPr>
    <w:tblStylePr w:type="firstRow">
      <w:rPr>
        <w:rFonts w:ascii="Arial" w:hAnsi="Arial"/>
        <w:b/>
        <w:color w:val="FFFFFF" w:themeColor="background1"/>
        <w:sz w:val="20"/>
      </w:rPr>
      <w:tblPr/>
      <w:tcPr>
        <w:shd w:val="clear" w:color="auto" w:fill="FF4054"/>
      </w:tcPr>
    </w:tblStylePr>
    <w:tblStylePr w:type="lastRow">
      <w:rPr>
        <w:rFonts w:ascii="Arial" w:hAnsi="Arial"/>
        <w:b/>
        <w:sz w:val="20"/>
      </w:rPr>
    </w:tblStylePr>
    <w:tblStylePr w:type="band2Horz">
      <w:tblPr/>
      <w:tcPr>
        <w:shd w:val="clear" w:color="auto" w:fill="FFC9CE"/>
      </w:tcPr>
    </w:tblStylePr>
  </w:style>
  <w:style w:type="table" w:customStyle="1" w:styleId="SmartTablaGris">
    <w:name w:val="Smart Tabla Gris"/>
    <w:basedOn w:val="Tablanormal"/>
    <w:uiPriority w:val="99"/>
    <w:rsid w:val="00884E1F"/>
    <w:tblPr>
      <w:tblStyleRowBandSize w:val="1"/>
    </w:tblPr>
    <w:tblStylePr w:type="firstRow">
      <w:rPr>
        <w:rFonts w:asciiTheme="minorHAnsi" w:hAnsiTheme="minorHAnsi"/>
        <w:b/>
        <w:color w:val="404040" w:themeColor="text1" w:themeTint="BF"/>
        <w:sz w:val="20"/>
      </w:rPr>
      <w:tblPr/>
      <w:tcPr>
        <w:shd w:val="clear" w:color="auto" w:fill="BFBFBF" w:themeFill="background1" w:themeFillShade="BF"/>
      </w:tcPr>
    </w:tblStylePr>
    <w:tblStylePr w:type="lastRow">
      <w:rPr>
        <w:rFonts w:ascii="Arial" w:hAnsi="Arial"/>
        <w:b/>
        <w:color w:val="auto"/>
        <w:sz w:val="20"/>
      </w:rPr>
      <w:tblPr/>
      <w:tcPr>
        <w:shd w:val="clear" w:color="auto" w:fill="BFBFBF" w:themeFill="background1" w:themeFillShade="BF"/>
      </w:tcPr>
    </w:tblStylePr>
    <w:tblStylePr w:type="band2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0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1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smart-ib.coop/servicios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pilar.lopez\GRUPO%20COOPERATIVO%20SMART\SMART%20-%20Documentos\PLANTILLAS\PLANTILLA-SMART-documento-base.dotx" TargetMode="External"/></Relationships>
</file>

<file path=word/theme/theme1.xml><?xml version="1.0" encoding="utf-8"?>
<a:theme xmlns:a="http://schemas.openxmlformats.org/drawingml/2006/main" name="theme SMar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6bc505-762f-47f8-ba8c-44eeb4fdcad7">
      <Terms xmlns="http://schemas.microsoft.com/office/infopath/2007/PartnerControls"/>
    </lcf76f155ced4ddcb4097134ff3c332f>
    <TaxCatchAll xmlns="787ba547-a87f-4afe-8c87-5434c8d18f3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7" ma:contentTypeDescription="Crear nuevo documento." ma:contentTypeScope="" ma:versionID="f80eb1bb557d31da6580ab0b7632877a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07c18d15680eb7bfb89fe01151739617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0c03f3bb-8cb1-49df-89b6-ea1baf6095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ff8e3c2-3b33-4016-a54b-302eac57f46e}" ma:internalName="TaxCatchAll" ma:showField="CatchAllData" ma:web="787ba547-a87f-4afe-8c87-5434c8d1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87CA90B-7B41-4F55-9812-2E4DCD8271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FEC0F1-7499-4453-AA1F-0D0B95C9AD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6CDF7C-27D2-49EC-B467-DB995B421F03}"/>
</file>

<file path=customXml/itemProps4.xml><?xml version="1.0" encoding="utf-8"?>
<ds:datastoreItem xmlns:ds="http://schemas.openxmlformats.org/officeDocument/2006/customXml" ds:itemID="{24BAF8E0-8700-4777-BB94-4CD91DA70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PLANTILLA-SMART-documento-base.dotx</Template>
  <TotalTime>637</TotalTime>
  <Pages>8</Pages>
  <Words>3207</Words>
  <Characters>17644</Characters>
  <Application>Microsoft Office Word</Application>
  <DocSecurity>0</DocSecurity>
  <Lines>147</Lines>
  <Paragraphs>41</Paragraphs>
  <ScaleCrop>false</ScaleCrop>
  <HeadingPairs>
    <vt:vector size="8" baseType="variant">
      <vt:variant>
        <vt:lpstr>Título</vt:lpstr>
      </vt:variant>
      <vt:variant>
        <vt:i4>1</vt:i4>
      </vt:variant>
      <vt:variant>
        <vt:lpstr>Títulos</vt:lpstr>
      </vt:variant>
      <vt:variant>
        <vt:i4>9</vt:i4>
      </vt:variant>
      <vt:variant>
        <vt:lpstr>Titre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16" baseType="lpstr">
      <vt:lpstr/>
      <vt:lpstr>Smart Título 1</vt:lpstr>
      <vt:lpstr>    Smart Título 2</vt:lpstr>
      <vt:lpstr>        Smart título 3</vt:lpstr>
      <vt:lpstr>TABLAS</vt:lpstr>
      <vt:lpstr>    Tabla Estilo Color</vt:lpstr>
      <vt:lpstr>    Tabla Estilo Gris</vt:lpstr>
      <vt:lpstr>Texto de Ejemplo</vt:lpstr>
      <vt:lpstr>    Texto de Ejemplo</vt:lpstr>
      <vt:lpstr>        Texto de Ejemplo</vt:lpstr>
      <vt:lpstr/>
      <vt:lpstr>        Smart titre 1</vt:lpstr>
      <vt:lpstr/>
      <vt:lpstr>    Smart titre 2</vt:lpstr>
      <vt:lpstr>        Smart titre 3</vt:lpstr>
      <vt:lpstr/>
    </vt:vector>
  </TitlesOfParts>
  <Manager/>
  <Company/>
  <LinksUpToDate>false</LinksUpToDate>
  <CharactersWithSpaces>20810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mpilar.lopez</dc:creator>
  <cp:keywords/>
  <dc:description/>
  <cp:lastModifiedBy>Hélène Vietti</cp:lastModifiedBy>
  <cp:revision>241</cp:revision>
  <cp:lastPrinted>2018-12-13T13:26:00Z</cp:lastPrinted>
  <dcterms:created xsi:type="dcterms:W3CDTF">2020-05-18T10:03:00Z</dcterms:created>
  <dcterms:modified xsi:type="dcterms:W3CDTF">2020-05-18T20:12:00Z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  <property fmtid="{D5CDD505-2E9C-101B-9397-08002B2CF9AE}" pid="3" name="AuthorIds_UIVersion_5120">
    <vt:lpwstr>6</vt:lpwstr>
  </property>
</Properties>
</file>